
<file path=[Content_Types].xml><?xml version="1.0" encoding="utf-8"?>
<Types xmlns="http://schemas.openxmlformats.org/package/2006/content-types">
  <Override PartName="/word/footnotes.xml" ContentType="application/vnd.openxmlformats-officedocument.wordprocessingml.footnotes+xml"/>
  <Override PartName="/customXml/itemProps2.xml" ContentType="application/vnd.openxmlformats-officedocument.customXmlProperties+xml"/>
  <Override PartName="/customXml/itemProps3.xml" ContentType="application/vnd.openxmlformats-officedocument.customXmlProperti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0A31" w:rsidRDefault="00EF0A31" w:rsidP="00EF0A31">
      <w:r>
        <w:t>(For ISV Royalty Program Only)</w:t>
      </w:r>
    </w:p>
    <w:tbl>
      <w:tblPr>
        <w:tblW w:w="10368" w:type="dxa"/>
        <w:tblLook w:val="01E0"/>
      </w:tblPr>
      <w:tblGrid>
        <w:gridCol w:w="10368"/>
      </w:tblGrid>
      <w:tr w:rsidR="00EF0A31" w:rsidTr="00A34F02">
        <w:trPr>
          <w:trHeight w:hRule="exact" w:val="462"/>
        </w:trPr>
        <w:tc>
          <w:tcPr>
            <w:tcW w:w="10368" w:type="dxa"/>
            <w:shd w:val="clear" w:color="auto" w:fill="000080"/>
          </w:tcPr>
          <w:p w:rsidR="00EF0A31" w:rsidRPr="00A74A40" w:rsidRDefault="00EF0A31" w:rsidP="00EF0A31">
            <w:pPr>
              <w:pStyle w:val="Heading1"/>
              <w:numPr>
                <w:ilvl w:val="0"/>
                <w:numId w:val="0"/>
              </w:numPr>
              <w:spacing w:before="60" w:after="0"/>
              <w:jc w:val="center"/>
              <w:rPr>
                <w:rFonts w:cs="Times New Roman"/>
                <w:bCs w:val="0"/>
                <w:sz w:val="24"/>
                <w:szCs w:val="24"/>
                <w:vertAlign w:val="superscript"/>
              </w:rPr>
            </w:pPr>
            <w:bookmarkStart w:id="0" w:name="_Toc104560352"/>
            <w:bookmarkStart w:id="1" w:name="_Toc104876516"/>
            <w:bookmarkStart w:id="2" w:name="_Toc116219461"/>
            <w:r w:rsidRPr="00A74A40">
              <w:rPr>
                <w:sz w:val="24"/>
                <w:szCs w:val="24"/>
              </w:rPr>
              <w:t>Microsoft®</w:t>
            </w:r>
            <w:r w:rsidRPr="00A74A40">
              <w:rPr>
                <w:bCs w:val="0"/>
                <w:sz w:val="24"/>
                <w:szCs w:val="24"/>
              </w:rPr>
              <w:t xml:space="preserve"> </w:t>
            </w:r>
            <w:bookmarkEnd w:id="0"/>
            <w:bookmarkEnd w:id="1"/>
            <w:bookmarkEnd w:id="2"/>
            <w:r>
              <w:rPr>
                <w:sz w:val="24"/>
                <w:szCs w:val="24"/>
              </w:rPr>
              <w:t>Search Server 2008</w:t>
            </w:r>
          </w:p>
        </w:tc>
      </w:tr>
      <w:tr w:rsidR="00EF0A31" w:rsidTr="00A34F02">
        <w:tblPrEx>
          <w:tblCellMar>
            <w:left w:w="115" w:type="dxa"/>
            <w:right w:w="115" w:type="dxa"/>
          </w:tblCellMar>
        </w:tblPrEx>
        <w:trPr>
          <w:trHeight w:hRule="exact" w:val="72"/>
        </w:trPr>
        <w:tc>
          <w:tcPr>
            <w:tcW w:w="10368" w:type="dxa"/>
            <w:vAlign w:val="center"/>
          </w:tcPr>
          <w:p w:rsidR="00EF0A31" w:rsidRDefault="00EF0A31" w:rsidP="00A34F02">
            <w:pPr>
              <w:rPr>
                <w:rFonts w:cs="Times New Roman"/>
              </w:rPr>
            </w:pPr>
          </w:p>
        </w:tc>
      </w:tr>
      <w:tr w:rsidR="00EF0A31" w:rsidTr="00A34F02">
        <w:tblPrEx>
          <w:tblCellMar>
            <w:left w:w="115" w:type="dxa"/>
            <w:right w:w="115" w:type="dxa"/>
          </w:tblCellMar>
        </w:tblPrEx>
        <w:trPr>
          <w:trHeight w:hRule="exact" w:val="720"/>
        </w:trPr>
        <w:tc>
          <w:tcPr>
            <w:tcW w:w="10368" w:type="dxa"/>
          </w:tcPr>
          <w:p w:rsidR="00EF0A31" w:rsidRDefault="00EF0A31" w:rsidP="00A34F02">
            <w:pPr>
              <w:pStyle w:val="LicenseNumberChar"/>
            </w:pPr>
          </w:p>
          <w:p w:rsidR="00EF0A31" w:rsidRPr="00BB5C88" w:rsidRDefault="00EF0A31" w:rsidP="00A34F02">
            <w:pPr>
              <w:pStyle w:val="LicenseNumberChar"/>
              <w:rPr>
                <w:sz w:val="24"/>
                <w:szCs w:val="24"/>
              </w:rPr>
            </w:pPr>
            <w:r>
              <w:rPr>
                <w:sz w:val="24"/>
                <w:szCs w:val="24"/>
              </w:rPr>
              <w:t xml:space="preserve">Server </w:t>
            </w:r>
            <w:r w:rsidRPr="00BB5C88">
              <w:rPr>
                <w:sz w:val="24"/>
                <w:szCs w:val="24"/>
              </w:rPr>
              <w:t xml:space="preserve">Licenses:  </w:t>
            </w:r>
            <w:r w:rsidRPr="00536D21">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sidRPr="00536D21">
              <w:rPr>
                <w:rFonts w:cs="Arial"/>
                <w:b w:val="0"/>
                <w:u w:val="single"/>
              </w:rPr>
            </w:r>
            <w:r w:rsidRPr="00536D21">
              <w:rPr>
                <w:rFonts w:cs="Arial"/>
                <w:b w:val="0"/>
                <w:u w:val="single"/>
              </w:rPr>
              <w:fldChar w:fldCharType="separate"/>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u w:val="single"/>
              </w:rPr>
              <w:fldChar w:fldCharType="end"/>
            </w:r>
            <w:r w:rsidRPr="008B0BC6">
              <w:rPr>
                <w:rStyle w:val="LicenseNumSuperChar"/>
                <w:vertAlign w:val="superscript"/>
              </w:rPr>
              <w:footnoteReference w:id="2"/>
            </w:r>
          </w:p>
        </w:tc>
      </w:tr>
      <w:tr w:rsidR="00EF0A31" w:rsidTr="00A34F02">
        <w:trPr>
          <w:trHeight w:val="50"/>
        </w:trPr>
        <w:tc>
          <w:tcPr>
            <w:tcW w:w="10368" w:type="dxa"/>
          </w:tcPr>
          <w:p w:rsidR="00EF0A31" w:rsidRDefault="00EF0A31" w:rsidP="00A34F02">
            <w:pPr>
              <w:rPr>
                <w:rFonts w:cs="Times New Roman"/>
              </w:rPr>
            </w:pPr>
          </w:p>
        </w:tc>
      </w:tr>
      <w:tr w:rsidR="00EF0A31" w:rsidTr="00A34F02">
        <w:tblPrEx>
          <w:tblCellMar>
            <w:left w:w="115" w:type="dxa"/>
            <w:right w:w="115" w:type="dxa"/>
          </w:tblCellMar>
        </w:tblPrEx>
        <w:trPr>
          <w:trHeight w:hRule="exact" w:val="408"/>
        </w:trPr>
        <w:tc>
          <w:tcPr>
            <w:tcW w:w="10368" w:type="dxa"/>
            <w:shd w:val="clear" w:color="auto" w:fill="000080"/>
            <w:vAlign w:val="center"/>
          </w:tcPr>
          <w:p w:rsidR="00EF0A31" w:rsidRPr="00A74A40" w:rsidRDefault="00EF0A31" w:rsidP="00A34F02">
            <w:pPr>
              <w:pStyle w:val="Heading2"/>
              <w:numPr>
                <w:ilvl w:val="0"/>
                <w:numId w:val="0"/>
              </w:numPr>
            </w:pPr>
            <w:r w:rsidRPr="00A74A40">
              <w:t>END-USER LICENSE AGREEMENT</w:t>
            </w:r>
          </w:p>
          <w:p w:rsidR="00EF0A31" w:rsidRPr="00A74A40" w:rsidRDefault="00EF0A31" w:rsidP="00A34F02">
            <w:pPr>
              <w:rPr>
                <w:b/>
              </w:rPr>
            </w:pPr>
          </w:p>
          <w:p w:rsidR="00EF0A31" w:rsidRPr="00A74A40" w:rsidRDefault="00EF0A31" w:rsidP="00A34F02">
            <w:pPr>
              <w:rPr>
                <w:b/>
              </w:rPr>
            </w:pPr>
          </w:p>
        </w:tc>
      </w:tr>
    </w:tbl>
    <w:p w:rsidR="003C2DE9" w:rsidRPr="00E769D8" w:rsidRDefault="003C2DE9" w:rsidP="003C2DE9">
      <w:r w:rsidRPr="00E769D8">
        <w:t xml:space="preserve">These license terms are an agreement between </w:t>
      </w:r>
      <w:r w:rsidR="00EF0A31" w:rsidRPr="008B0BC6">
        <w:t>the licensor of the software application or suite of applications with which you acquired the Microsoft software (“Licensor”)</w:t>
      </w:r>
      <w:r w:rsidRPr="00E769D8">
        <w:t xml:space="preserve"> and you.  Please read them.  They apply to the software named above, which includes the media on which you received it, if any.  The terms also apply to any Microsoft</w:t>
      </w:r>
    </w:p>
    <w:p w:rsidR="003C2DE9" w:rsidRPr="00E769D8" w:rsidRDefault="003C2DE9" w:rsidP="003C2DE9">
      <w:pPr>
        <w:pStyle w:val="Bullet2"/>
      </w:pPr>
      <w:r w:rsidRPr="00E769D8">
        <w:t xml:space="preserve">updates, </w:t>
      </w:r>
    </w:p>
    <w:p w:rsidR="003C2DE9" w:rsidRPr="00E769D8" w:rsidRDefault="003C2DE9" w:rsidP="003C2DE9">
      <w:pPr>
        <w:pStyle w:val="Bullet2"/>
      </w:pPr>
      <w:r w:rsidRPr="00E769D8">
        <w:t xml:space="preserve">supplements, </w:t>
      </w:r>
      <w:r w:rsidR="00EF0A31" w:rsidRPr="00E769D8">
        <w:t>and</w:t>
      </w:r>
    </w:p>
    <w:p w:rsidR="003C2DE9" w:rsidRPr="00E769D8" w:rsidRDefault="003C2DE9" w:rsidP="003C2DE9">
      <w:pPr>
        <w:pStyle w:val="Bullet2"/>
      </w:pPr>
      <w:r w:rsidRPr="00E769D8">
        <w:t>Internet-based service</w:t>
      </w:r>
      <w:r w:rsidR="00EF0A31">
        <w:t>s</w:t>
      </w:r>
    </w:p>
    <w:p w:rsidR="003C2DE9" w:rsidRPr="00E769D8" w:rsidRDefault="003C2DE9" w:rsidP="003C2DE9">
      <w:r w:rsidRPr="00E769D8">
        <w:t>for this software, unless other terms accompany those items.  If so, those terms apply.</w:t>
      </w:r>
      <w:r w:rsidR="00EF0A31">
        <w:t xml:space="preserve">  </w:t>
      </w:r>
      <w:r w:rsidR="00EF0A31" w:rsidRPr="00153E28">
        <w:t>Microsoft Corporation or one of its affiliates (collectively, “Microsoft”) has licensed the software to Licensor.</w:t>
      </w:r>
    </w:p>
    <w:p w:rsidR="003C2DE9" w:rsidRDefault="003C2DE9" w:rsidP="003C2DE9">
      <w:pPr>
        <w:pStyle w:val="Preamble"/>
        <w:rPr>
          <w:b w:val="0"/>
          <w:bCs w:val="0"/>
        </w:rPr>
      </w:pPr>
      <w:r w:rsidRPr="00E769D8">
        <w:t xml:space="preserve">BY USING THE SOFTWARE, YOU ACCEPT THESE TERMS.  IF YOU DO NOT ACCEPT THEM, DO NOT USE THE SOFTWARE.  INSTEAD, RETURN IT TO THE </w:t>
      </w:r>
      <w:r w:rsidR="00EF0A31">
        <w:t>PLACE OF PURCHASE</w:t>
      </w:r>
      <w:r w:rsidR="00EF0A31" w:rsidRPr="00E769D8">
        <w:t xml:space="preserve"> </w:t>
      </w:r>
      <w:r w:rsidRPr="00E769D8">
        <w:t>FOR A REFUND OR CREDIT.</w:t>
      </w:r>
      <w:r w:rsidRPr="00E769D8">
        <w:rPr>
          <w:b w:val="0"/>
          <w:bCs w:val="0"/>
        </w:rPr>
        <w:t xml:space="preserve">  </w:t>
      </w:r>
    </w:p>
    <w:p w:rsidR="00EF0A31" w:rsidRPr="009B7862" w:rsidRDefault="00EF0A31" w:rsidP="00EF0A31">
      <w:pPr>
        <w:pStyle w:val="Preamble"/>
        <w:rPr>
          <w:b w:val="0"/>
          <w:bCs w:val="0"/>
        </w:rPr>
      </w:pPr>
      <w:r w:rsidRPr="00C06280">
        <w:rPr>
          <w:b w:val="0"/>
          <w:bCs w:val="0"/>
        </w:rPr>
        <w:t>These terms supersede any electronic terms which may be contained within the software. If any of the terms contained within the software conflict with these terms, these terms will control.</w:t>
      </w:r>
      <w:r w:rsidRPr="00C06280" w:rsidDel="00A57B80">
        <w:rPr>
          <w:b w:val="0"/>
          <w:bCs w:val="0"/>
        </w:rPr>
        <w:t xml:space="preserve"> </w:t>
      </w:r>
    </w:p>
    <w:tbl>
      <w:tblPr>
        <w:tblW w:w="10368" w:type="dxa"/>
        <w:tblLook w:val="01E0"/>
      </w:tblPr>
      <w:tblGrid>
        <w:gridCol w:w="10368"/>
      </w:tblGrid>
      <w:tr w:rsidR="00EF0A31" w:rsidRPr="006B3837" w:rsidTr="00A34F02">
        <w:trPr>
          <w:trHeight w:hRule="exact" w:val="120"/>
        </w:trPr>
        <w:tc>
          <w:tcPr>
            <w:tcW w:w="10368" w:type="dxa"/>
            <w:shd w:val="clear" w:color="auto" w:fill="000080"/>
          </w:tcPr>
          <w:p w:rsidR="00EF0A31" w:rsidRPr="006B3837" w:rsidRDefault="00EF0A31" w:rsidP="00A34F02">
            <w:pPr>
              <w:jc w:val="center"/>
              <w:rPr>
                <w:i/>
              </w:rPr>
            </w:pPr>
          </w:p>
          <w:p w:rsidR="00EF0A31" w:rsidRPr="006B3837" w:rsidRDefault="00EF0A31" w:rsidP="00A34F02">
            <w:pPr>
              <w:pStyle w:val="Heading1"/>
              <w:numPr>
                <w:ilvl w:val="0"/>
                <w:numId w:val="0"/>
              </w:numPr>
              <w:tabs>
                <w:tab w:val="num" w:pos="360"/>
              </w:tabs>
              <w:ind w:left="357" w:hanging="357"/>
              <w:jc w:val="center"/>
              <w:rPr>
                <w:sz w:val="18"/>
              </w:rPr>
            </w:pPr>
            <w:r>
              <w:rPr>
                <w:sz w:val="18"/>
                <w:vertAlign w:val="superscript"/>
              </w:rPr>
              <w:fldChar w:fldCharType="begin"/>
            </w:r>
            <w:r w:rsidRPr="006B3837">
              <w:rPr>
                <w:sz w:val="18"/>
                <w:vertAlign w:val="superscript"/>
              </w:rPr>
              <w:instrText>tc "Microsoft( Application Center 2000" \f C \l 1</w:instrText>
            </w:r>
            <w:r>
              <w:rPr>
                <w:sz w:val="18"/>
                <w:vertAlign w:val="superscript"/>
              </w:rPr>
              <w:fldChar w:fldCharType="end"/>
            </w:r>
          </w:p>
        </w:tc>
      </w:tr>
    </w:tbl>
    <w:p w:rsidR="003C2DE9" w:rsidRPr="00E769D8" w:rsidRDefault="003C2DE9" w:rsidP="00EF0A31">
      <w:pPr>
        <w:pStyle w:val="PreambleBorderAbove"/>
        <w:pBdr>
          <w:top w:val="none" w:sz="0" w:space="0" w:color="auto"/>
        </w:pBdr>
      </w:pPr>
      <w:r w:rsidRPr="00E769D8">
        <w:t>IF YOU COMPLY WITH THESE LICENSE TERMS, YOU HAVE THE RIGHTS BELOW FOR EACH SOFTWARE LICENSE YOU ACQUIRE.</w:t>
      </w:r>
    </w:p>
    <w:p w:rsidR="003C2DE9" w:rsidRPr="00E769D8" w:rsidRDefault="003C2DE9" w:rsidP="003C2DE9">
      <w:pPr>
        <w:pStyle w:val="Heading1"/>
        <w:keepNext/>
        <w:ind w:left="360" w:hanging="360"/>
      </w:pPr>
      <w:r w:rsidRPr="00E769D8">
        <w:t>OVERVIEW.</w:t>
      </w:r>
    </w:p>
    <w:p w:rsidR="003C2DE9" w:rsidRPr="00E769D8" w:rsidRDefault="003C2DE9" w:rsidP="003C2DE9">
      <w:pPr>
        <w:pStyle w:val="Heading2"/>
      </w:pPr>
      <w:r w:rsidRPr="00E769D8">
        <w:t xml:space="preserve">Software.  </w:t>
      </w:r>
      <w:r w:rsidRPr="00E769D8">
        <w:rPr>
          <w:b w:val="0"/>
          <w:bCs w:val="0"/>
        </w:rPr>
        <w:t xml:space="preserve">The software includes </w:t>
      </w:r>
    </w:p>
    <w:p w:rsidR="003C2DE9" w:rsidRPr="00E769D8" w:rsidRDefault="003C2DE9" w:rsidP="003C2DE9">
      <w:pPr>
        <w:pStyle w:val="Bullet3"/>
      </w:pPr>
      <w:r w:rsidRPr="00E769D8">
        <w:t>server software</w:t>
      </w:r>
      <w:r w:rsidR="00B22B1D">
        <w:t>; and</w:t>
      </w:r>
    </w:p>
    <w:p w:rsidR="003C2DE9" w:rsidRPr="00E769D8" w:rsidRDefault="003C2DE9" w:rsidP="003C2DE9">
      <w:pPr>
        <w:pStyle w:val="Bullet3"/>
      </w:pPr>
      <w:r w:rsidRPr="00E769D8">
        <w:t>additional software that may only be used with the server software directly, or indirectly through other additional software</w:t>
      </w:r>
      <w:r w:rsidR="00B22B1D">
        <w:t>.</w:t>
      </w:r>
    </w:p>
    <w:p w:rsidR="003C2DE9" w:rsidRPr="00E769D8" w:rsidRDefault="003C2DE9" w:rsidP="003C2DE9">
      <w:pPr>
        <w:pStyle w:val="Heading2"/>
      </w:pPr>
      <w:r w:rsidRPr="00E769D8">
        <w:t xml:space="preserve">License Model.  </w:t>
      </w:r>
      <w:r w:rsidRPr="00E769D8">
        <w:rPr>
          <w:b w:val="0"/>
          <w:bCs w:val="0"/>
        </w:rPr>
        <w:t>The software is licensed based on</w:t>
      </w:r>
    </w:p>
    <w:p w:rsidR="003C2DE9" w:rsidRPr="00E769D8" w:rsidRDefault="003C2DE9" w:rsidP="003C2DE9">
      <w:pPr>
        <w:pStyle w:val="Bullet3"/>
      </w:pPr>
      <w:r w:rsidRPr="00E769D8">
        <w:t>the number of instances of server software that you run</w:t>
      </w:r>
      <w:r w:rsidR="00B22B1D">
        <w:t>.</w:t>
      </w:r>
    </w:p>
    <w:p w:rsidR="003C2DE9" w:rsidRPr="00E769D8" w:rsidRDefault="003C2DE9" w:rsidP="003C2DE9">
      <w:pPr>
        <w:pStyle w:val="Heading2"/>
      </w:pPr>
      <w:r w:rsidRPr="00E769D8">
        <w:t xml:space="preserve">License Terms for Use with Virtual Server and Other Similar Technologies. </w:t>
      </w:r>
    </w:p>
    <w:p w:rsidR="003C2DE9" w:rsidRPr="00E769D8" w:rsidRDefault="003C2DE9" w:rsidP="003C2DE9">
      <w:pPr>
        <w:pStyle w:val="Bullet3"/>
      </w:pPr>
      <w:r w:rsidRPr="00E769D8">
        <w:rPr>
          <w:b/>
        </w:rPr>
        <w:t>Instance.</w:t>
      </w:r>
      <w:r w:rsidRPr="00E769D8">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3C2DE9" w:rsidRPr="00E769D8" w:rsidRDefault="003C2DE9" w:rsidP="003C2DE9">
      <w:pPr>
        <w:pStyle w:val="Bullet3"/>
      </w:pPr>
      <w:r w:rsidRPr="00E769D8">
        <w:rPr>
          <w:b/>
        </w:rPr>
        <w:t>Run an Instance.</w:t>
      </w:r>
      <w:r w:rsidRPr="00E769D8">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3C2DE9" w:rsidRPr="00E769D8" w:rsidRDefault="003C2DE9" w:rsidP="003C2DE9">
      <w:pPr>
        <w:pStyle w:val="Bullet3"/>
      </w:pPr>
      <w:r w:rsidRPr="00E769D8">
        <w:rPr>
          <w:b/>
        </w:rPr>
        <w:t>Operating System Environment.</w:t>
      </w:r>
      <w:r w:rsidRPr="00E769D8">
        <w:t xml:space="preserve">  An “operating system environment” is </w:t>
      </w:r>
    </w:p>
    <w:p w:rsidR="003C2DE9" w:rsidRPr="00E769D8" w:rsidRDefault="003C2DE9" w:rsidP="003C2DE9">
      <w:pPr>
        <w:pStyle w:val="Bullet4"/>
      </w:pPr>
      <w:r w:rsidRPr="00E769D8">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3C2DE9" w:rsidRPr="00E769D8" w:rsidRDefault="003C2DE9" w:rsidP="003C2DE9">
      <w:pPr>
        <w:pStyle w:val="Bullet4"/>
      </w:pPr>
      <w:r w:rsidRPr="00E769D8">
        <w:t xml:space="preserve">instances of applications, if any, configured to run on the operating system instance or parts identified above. </w:t>
      </w:r>
    </w:p>
    <w:p w:rsidR="003C2DE9" w:rsidRPr="00E769D8" w:rsidRDefault="003C2DE9" w:rsidP="003C2DE9">
      <w:pPr>
        <w:pStyle w:val="Body3"/>
      </w:pPr>
      <w:r w:rsidRPr="00E769D8">
        <w:lastRenderedPageBreak/>
        <w:t>There are two types of operating system environments, physical and virtual. A physical operating system environment is configured to run directly on a physical hardware system. A virtual operating system environment is configured to run on a virtual (or otherwise emulated) hardware system. A physical hardware system can have either or both of the following:</w:t>
      </w:r>
    </w:p>
    <w:p w:rsidR="003C2DE9" w:rsidRPr="00E769D8" w:rsidRDefault="003C2DE9" w:rsidP="003C2DE9">
      <w:pPr>
        <w:pStyle w:val="Bullet4"/>
      </w:pPr>
      <w:r w:rsidRPr="00E769D8">
        <w:t>one physical operating system environment</w:t>
      </w:r>
    </w:p>
    <w:p w:rsidR="003C2DE9" w:rsidRPr="00E769D8" w:rsidRDefault="003C2DE9" w:rsidP="003C2DE9">
      <w:pPr>
        <w:pStyle w:val="Bullet4"/>
      </w:pPr>
      <w:r w:rsidRPr="00E769D8">
        <w:t>one or more virtual operating system environments.</w:t>
      </w:r>
    </w:p>
    <w:p w:rsidR="003C2DE9" w:rsidRPr="00E769D8" w:rsidRDefault="003C2DE9" w:rsidP="003C2DE9">
      <w:pPr>
        <w:pStyle w:val="Bullet3"/>
      </w:pPr>
      <w:r w:rsidRPr="00E769D8">
        <w:rPr>
          <w:b/>
        </w:rPr>
        <w:t>Server.</w:t>
      </w:r>
      <w:r w:rsidRPr="00E769D8">
        <w:t xml:space="preserve">  A </w:t>
      </w:r>
      <w:r w:rsidR="006250AA">
        <w:t>“</w:t>
      </w:r>
      <w:r w:rsidRPr="00E769D8">
        <w:t>server</w:t>
      </w:r>
      <w:r w:rsidR="006250AA">
        <w:t>”</w:t>
      </w:r>
      <w:r w:rsidRPr="00E769D8">
        <w:t xml:space="preserve"> is a physical hardware system capable of running server software.  A hardware partition or blade is considered to be a separate physical hardware system.</w:t>
      </w:r>
    </w:p>
    <w:p w:rsidR="003C2DE9" w:rsidRPr="00E769D8" w:rsidRDefault="003C2DE9" w:rsidP="003C2DE9">
      <w:pPr>
        <w:pStyle w:val="Bullet3"/>
      </w:pPr>
      <w:r w:rsidRPr="00E769D8">
        <w:rPr>
          <w:b/>
        </w:rPr>
        <w:t>Assigning a License.</w:t>
      </w:r>
      <w:r w:rsidRPr="00E769D8">
        <w:t xml:space="preserve">  To </w:t>
      </w:r>
      <w:r w:rsidR="006250AA">
        <w:t>“</w:t>
      </w:r>
      <w:r w:rsidRPr="00E769D8">
        <w:t>assign a license</w:t>
      </w:r>
      <w:r w:rsidR="006250AA">
        <w:t>”</w:t>
      </w:r>
      <w:r w:rsidRPr="00E769D8">
        <w:t xml:space="preserve"> means simply to designate that license to one device or user.</w:t>
      </w:r>
    </w:p>
    <w:p w:rsidR="003C2DE9" w:rsidRPr="00E769D8" w:rsidRDefault="003C2DE9" w:rsidP="003C2DE9">
      <w:pPr>
        <w:pStyle w:val="Heading1"/>
        <w:keepNext/>
        <w:ind w:left="360" w:hanging="360"/>
      </w:pPr>
      <w:r w:rsidRPr="00E769D8">
        <w:t>USE RIGHTS.</w:t>
      </w:r>
    </w:p>
    <w:p w:rsidR="003C2DE9" w:rsidRPr="00E769D8" w:rsidRDefault="003C2DE9" w:rsidP="003C2DE9">
      <w:pPr>
        <w:pStyle w:val="Heading2"/>
      </w:pPr>
      <w:r w:rsidRPr="00E769D8">
        <w:t>Assigning the License to the Server.</w:t>
      </w:r>
    </w:p>
    <w:p w:rsidR="003C2DE9" w:rsidRPr="00E769D8" w:rsidRDefault="003C2DE9" w:rsidP="003C2DE9">
      <w:pPr>
        <w:pStyle w:val="Heading3"/>
        <w:tabs>
          <w:tab w:val="num" w:pos="1077"/>
        </w:tabs>
      </w:pPr>
      <w:r w:rsidRPr="00E769D8">
        <w:t>Before you run any instance of the server software under a software license, you must assign that license to one of your servers.</w:t>
      </w:r>
      <w:r w:rsidR="00EF0A31">
        <w:t xml:space="preserve">  </w:t>
      </w:r>
      <w:r w:rsidRPr="00E769D8">
        <w:t>That server is the licensed server for that particular license. You may assign other software licenses to the same server, but you may not assign the same license to more than one server.</w:t>
      </w:r>
    </w:p>
    <w:p w:rsidR="003C2DE9" w:rsidRPr="00E769D8" w:rsidRDefault="003C2DE9" w:rsidP="003C2DE9">
      <w:pPr>
        <w:pStyle w:val="Heading3"/>
        <w:tabs>
          <w:tab w:val="num" w:pos="1077"/>
        </w:tabs>
      </w:pPr>
      <w:r w:rsidRPr="00E769D8">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3C2DE9" w:rsidRPr="00E769D8" w:rsidRDefault="003C2DE9" w:rsidP="003C2DE9">
      <w:pPr>
        <w:pStyle w:val="Heading2"/>
      </w:pPr>
      <w:r w:rsidRPr="00E769D8">
        <w:t xml:space="preserve">Running Instances of the Server Software.  </w:t>
      </w:r>
      <w:r w:rsidRPr="00E769D8">
        <w:rPr>
          <w:b w:val="0"/>
          <w:bCs w:val="0"/>
        </w:rPr>
        <w:t>You may run, at any one time, one instance of the server software in one physical or virtual operating system environment on the licensed server.</w:t>
      </w:r>
    </w:p>
    <w:p w:rsidR="003C2DE9" w:rsidRPr="00E769D8" w:rsidRDefault="003C2DE9" w:rsidP="003C2DE9">
      <w:pPr>
        <w:pStyle w:val="Heading2"/>
        <w:rPr>
          <w:b w:val="0"/>
          <w:bCs w:val="0"/>
        </w:rPr>
      </w:pPr>
      <w:r w:rsidRPr="00E769D8">
        <w:t xml:space="preserve">Running Instances of the Additional Software.  </w:t>
      </w:r>
      <w:r w:rsidRPr="00E769D8">
        <w:rPr>
          <w:b w:val="0"/>
          <w:bCs w:val="0"/>
        </w:rPr>
        <w:t xml:space="preserve">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  </w:t>
      </w:r>
    </w:p>
    <w:p w:rsidR="003C2DE9" w:rsidRPr="00E769D8" w:rsidRDefault="0053246E" w:rsidP="003C2DE9">
      <w:pPr>
        <w:pStyle w:val="Bullet3"/>
      </w:pPr>
      <w:r>
        <w:t>Windows SharePoint Services 3.0 with SP1</w:t>
      </w:r>
    </w:p>
    <w:p w:rsidR="003C2DE9" w:rsidRPr="00E769D8" w:rsidRDefault="003C2DE9" w:rsidP="003C2DE9">
      <w:pPr>
        <w:pStyle w:val="Heading2"/>
      </w:pPr>
      <w:r w:rsidRPr="00E769D8">
        <w:t xml:space="preserve">Creating and Storing Instances on Your Servers or Storage Media.  </w:t>
      </w:r>
      <w:r w:rsidRPr="00E769D8">
        <w:rPr>
          <w:b w:val="0"/>
          <w:bCs w:val="0"/>
        </w:rPr>
        <w:t>You have the additional rights below for each software license you acquire.</w:t>
      </w:r>
    </w:p>
    <w:p w:rsidR="003C2DE9" w:rsidRPr="00E769D8" w:rsidRDefault="003C2DE9" w:rsidP="003C2DE9">
      <w:pPr>
        <w:pStyle w:val="Bullet3"/>
      </w:pPr>
      <w:r w:rsidRPr="00E769D8">
        <w:t>You may create any number of instances of the server software and additional software.</w:t>
      </w:r>
    </w:p>
    <w:p w:rsidR="003C2DE9" w:rsidRPr="00E769D8" w:rsidRDefault="003C2DE9" w:rsidP="003C2DE9">
      <w:pPr>
        <w:pStyle w:val="Bullet3"/>
      </w:pPr>
      <w:r w:rsidRPr="00E769D8">
        <w:t>You may store instances of the server software and additional software on any of your servers or storage media.</w:t>
      </w:r>
    </w:p>
    <w:p w:rsidR="003C2DE9" w:rsidRPr="00E769D8" w:rsidRDefault="003C2DE9" w:rsidP="003C2DE9">
      <w:pPr>
        <w:pStyle w:val="Bullet3"/>
      </w:pPr>
      <w:r w:rsidRPr="00E769D8">
        <w:t>You may create and store instances of the server software and additional software solely to exercise your right to run instances of the server software under any of your software licenses as described (e.g., you may not distribute instances to third parties).</w:t>
      </w:r>
    </w:p>
    <w:p w:rsidR="003C2DE9" w:rsidRPr="00E769D8" w:rsidRDefault="003C2DE9" w:rsidP="003C2DE9">
      <w:pPr>
        <w:pStyle w:val="Heading2"/>
      </w:pPr>
      <w:r w:rsidRPr="00E769D8">
        <w:t xml:space="preserve">Included Microsoft Programs.  </w:t>
      </w:r>
      <w:r w:rsidRPr="00E769D8">
        <w:rPr>
          <w:b w:val="0"/>
          <w:bCs w:val="0"/>
        </w:rPr>
        <w:t>The software contains other Microsoft programs.  The license terms with those programs apply to your use of them.</w:t>
      </w:r>
    </w:p>
    <w:p w:rsidR="003C2DE9" w:rsidRPr="00E769D8" w:rsidRDefault="003C2DE9" w:rsidP="003C2DE9">
      <w:pPr>
        <w:pStyle w:val="Heading1"/>
        <w:keepNext/>
        <w:ind w:left="360" w:hanging="360"/>
      </w:pPr>
      <w:r w:rsidRPr="00E769D8">
        <w:t>ADDITIONAL LICENSING REQUIREMENTS AND/OR USE RIGHTS.</w:t>
      </w:r>
    </w:p>
    <w:p w:rsidR="003C2DE9" w:rsidRPr="00E769D8" w:rsidRDefault="003C2DE9" w:rsidP="003C2DE9">
      <w:pPr>
        <w:pStyle w:val="Heading2"/>
        <w:keepNext/>
        <w:ind w:hanging="360"/>
      </w:pPr>
      <w:r w:rsidRPr="00E769D8">
        <w:t xml:space="preserve">No Client Access Licenses (CALs) Required for Access.  </w:t>
      </w:r>
      <w:r w:rsidRPr="00E769D8">
        <w:rPr>
          <w:b w:val="0"/>
          <w:bCs w:val="0"/>
        </w:rPr>
        <w:t>You do not need CALs for other devices to access your instances of the server software.</w:t>
      </w:r>
    </w:p>
    <w:p w:rsidR="003C2DE9" w:rsidRPr="00E769D8" w:rsidRDefault="003C2DE9" w:rsidP="003C2DE9">
      <w:pPr>
        <w:pStyle w:val="Heading2"/>
        <w:keepNext/>
        <w:ind w:hanging="360"/>
      </w:pPr>
      <w:r w:rsidRPr="00E769D8">
        <w:t xml:space="preserve">No Management Licenses Required for Management.  </w:t>
      </w:r>
      <w:r w:rsidRPr="00E769D8">
        <w:rPr>
          <w:b w:val="0"/>
          <w:bCs w:val="0"/>
        </w:rPr>
        <w:t>You do not need management licenses for devices that are managed by instances of the server software.</w:t>
      </w:r>
    </w:p>
    <w:p w:rsidR="003C2DE9" w:rsidRPr="00E769D8" w:rsidRDefault="003C2DE9" w:rsidP="003C2DE9">
      <w:pPr>
        <w:pStyle w:val="Heading2"/>
        <w:keepNext/>
        <w:ind w:hanging="360"/>
      </w:pPr>
      <w:r w:rsidRPr="00E769D8">
        <w:t xml:space="preserve">Multiplexing.  </w:t>
      </w:r>
      <w:r w:rsidRPr="00E769D8">
        <w:rPr>
          <w:b w:val="0"/>
          <w:bCs w:val="0"/>
        </w:rPr>
        <w:t>Hardware or software you use to</w:t>
      </w:r>
    </w:p>
    <w:p w:rsidR="003C2DE9" w:rsidRPr="00E769D8" w:rsidRDefault="003C2DE9" w:rsidP="003C2DE9">
      <w:pPr>
        <w:pStyle w:val="Bullet3"/>
      </w:pPr>
      <w:r w:rsidRPr="00E769D8">
        <w:t>pool connections</w:t>
      </w:r>
      <w:r w:rsidR="00B22B1D">
        <w:t>,</w:t>
      </w:r>
    </w:p>
    <w:p w:rsidR="003C2DE9" w:rsidRPr="00E769D8" w:rsidRDefault="003C2DE9" w:rsidP="003C2DE9">
      <w:pPr>
        <w:pStyle w:val="Bullet3"/>
      </w:pPr>
      <w:r w:rsidRPr="00E769D8">
        <w:t>reroute information</w:t>
      </w:r>
      <w:r w:rsidR="00B22B1D">
        <w:t>, or</w:t>
      </w:r>
    </w:p>
    <w:p w:rsidR="003C2DE9" w:rsidRPr="00E769D8" w:rsidRDefault="003C2DE9" w:rsidP="003C2DE9">
      <w:pPr>
        <w:pStyle w:val="Bullet3"/>
      </w:pPr>
      <w:r w:rsidRPr="00E769D8">
        <w:t>reduce the number of devices or users that directly access or use the software</w:t>
      </w:r>
    </w:p>
    <w:p w:rsidR="003C2DE9" w:rsidRPr="00E769D8" w:rsidRDefault="003C2DE9" w:rsidP="003C2DE9">
      <w:pPr>
        <w:pStyle w:val="Body2"/>
      </w:pPr>
      <w:r w:rsidRPr="00E769D8">
        <w:t>(sometimes referred to as “multiplexing” or “pooling”), does not reduce the number of licenses of any type that you need.</w:t>
      </w:r>
    </w:p>
    <w:p w:rsidR="003C2DE9" w:rsidRPr="00E769D8" w:rsidRDefault="003C2DE9" w:rsidP="003C2DE9">
      <w:pPr>
        <w:pStyle w:val="Heading2"/>
        <w:keepNext/>
        <w:ind w:hanging="360"/>
      </w:pPr>
      <w:r w:rsidRPr="00E769D8">
        <w:lastRenderedPageBreak/>
        <w:t xml:space="preserve">No Separation of Server Software.  </w:t>
      </w:r>
      <w:r w:rsidRPr="00E769D8">
        <w:rPr>
          <w:b w:val="0"/>
          <w:bCs w:val="0"/>
        </w:rPr>
        <w:t>You may not separate the server software for use in more than one operating system environment under a single license, unless expressly permitted.  This applies even if the operating system environments are on the same physical hardware system.</w:t>
      </w:r>
    </w:p>
    <w:p w:rsidR="006F3C5A" w:rsidRPr="006F3C5A" w:rsidRDefault="003C2DE9" w:rsidP="006F3C5A">
      <w:pPr>
        <w:pStyle w:val="Heading2"/>
        <w:rPr>
          <w:b w:val="0"/>
        </w:rPr>
      </w:pPr>
      <w:r w:rsidRPr="00E769D8">
        <w:t xml:space="preserve">Microsoft Operations Manager (MOM) Management Packs.  </w:t>
      </w:r>
      <w:r w:rsidRPr="00487F9D">
        <w:rPr>
          <w:b w:val="0"/>
        </w:rPr>
        <w:t>The server software may contain MOM Management Packs.  This data is part of MOM.  The license terms for MOM apply to your use of these MOM Management Packs.</w:t>
      </w:r>
    </w:p>
    <w:p w:rsidR="00487F9D" w:rsidRPr="006F3C5A" w:rsidRDefault="00487F9D" w:rsidP="006F3C5A">
      <w:pPr>
        <w:pStyle w:val="Heading2"/>
        <w:rPr>
          <w:b w:val="0"/>
        </w:rPr>
      </w:pPr>
      <w:r>
        <w:t>Microsoft Windows SharePoint Services Version 3</w:t>
      </w:r>
      <w:r w:rsidRPr="006F3C5A">
        <w:t xml:space="preserve"> for Microsoft Windows Server. </w:t>
      </w:r>
      <w:r w:rsidRPr="006F3C5A">
        <w:rPr>
          <w:b w:val="0"/>
        </w:rPr>
        <w:t xml:space="preserve">  Microsoft Corporation (or based on where you live, one of its affiliates) licenses this supplement to you.  If you are licensed to use Microsoft Windows Server you may use this supplement.  You may not use it if you do not have a license </w:t>
      </w:r>
      <w:r w:rsidR="00C13756" w:rsidRPr="006F3C5A">
        <w:rPr>
          <w:b w:val="0"/>
        </w:rPr>
        <w:t>to use Microsoft Windows Server</w:t>
      </w:r>
      <w:r w:rsidRPr="006F3C5A">
        <w:rPr>
          <w:b w:val="0"/>
        </w:rPr>
        <w:t xml:space="preserve">.  You may use a copy of this supplement with each validly licensed copy of </w:t>
      </w:r>
      <w:r w:rsidR="00C13756" w:rsidRPr="006F3C5A">
        <w:rPr>
          <w:b w:val="0"/>
        </w:rPr>
        <w:t>Microsoft Windows Server</w:t>
      </w:r>
      <w:r w:rsidRPr="006F3C5A">
        <w:rPr>
          <w:b w:val="0"/>
        </w:rPr>
        <w:t xml:space="preserve">.  These terms and the license terms for </w:t>
      </w:r>
      <w:r w:rsidR="00C13756" w:rsidRPr="006F3C5A">
        <w:rPr>
          <w:b w:val="0"/>
        </w:rPr>
        <w:t>Microsoft Windows Server</w:t>
      </w:r>
      <w:r w:rsidR="00C13756">
        <w:rPr>
          <w:b w:val="0"/>
        </w:rPr>
        <w:t xml:space="preserve"> </w:t>
      </w:r>
      <w:r w:rsidRPr="006F3C5A">
        <w:rPr>
          <w:b w:val="0"/>
        </w:rPr>
        <w:t xml:space="preserve">apply to your use of the supplement.  If there is a conflict, these supplemental license terms apply.  By using this supplement, you accept these terms.  If you do not accept them, do not use this supplement.  If you comply with these license terms and the license terms for </w:t>
      </w:r>
      <w:r w:rsidR="00C13756">
        <w:rPr>
          <w:b w:val="0"/>
        </w:rPr>
        <w:t>Microsoft Windows Server</w:t>
      </w:r>
      <w:r w:rsidRPr="006F3C5A">
        <w:rPr>
          <w:b w:val="0"/>
        </w:rPr>
        <w:t>, you have the rights to use the supplement</w:t>
      </w:r>
    </w:p>
    <w:p w:rsidR="00487F9D" w:rsidRPr="006F3C5A" w:rsidRDefault="00487F9D" w:rsidP="006F3C5A">
      <w:pPr>
        <w:pStyle w:val="Bullet3"/>
      </w:pPr>
      <w:r w:rsidRPr="006F3C5A">
        <w:rPr>
          <w:b/>
          <w:bCs/>
        </w:rPr>
        <w:t>RIGHT TO USE.</w:t>
      </w:r>
      <w:r w:rsidRPr="006F3C5A">
        <w:t xml:space="preserve">  Use of the supplement on Microsoft Windows Server 2003 Web Edition is limited to front-end web serving tasks.  The data storage portion of the supplement may not be installed or used on Microsoft Windows Server 2003 Web Edition.</w:t>
      </w:r>
    </w:p>
    <w:p w:rsidR="00487F9D" w:rsidRPr="007C5102" w:rsidRDefault="00487F9D" w:rsidP="007C5102">
      <w:pPr>
        <w:pStyle w:val="Bullet3"/>
        <w:rPr>
          <w:bCs/>
        </w:rPr>
      </w:pPr>
      <w:r w:rsidRPr="007C5102">
        <w:rPr>
          <w:b/>
          <w:bCs/>
        </w:rPr>
        <w:t xml:space="preserve">SUPPORT SERVICES FOR SUPPLEMENT.  </w:t>
      </w:r>
      <w:r w:rsidRPr="007C5102">
        <w:rPr>
          <w:bCs/>
        </w:rPr>
        <w:t xml:space="preserve">Microsoft provides support services for this </w:t>
      </w:r>
      <w:r w:rsidR="00C13756">
        <w:rPr>
          <w:bCs/>
        </w:rPr>
        <w:t>supplement</w:t>
      </w:r>
      <w:r w:rsidR="00C13756" w:rsidRPr="007C5102">
        <w:rPr>
          <w:bCs/>
        </w:rPr>
        <w:t xml:space="preserve"> </w:t>
      </w:r>
      <w:r w:rsidRPr="007C5102">
        <w:rPr>
          <w:bCs/>
        </w:rPr>
        <w:t>as described at www.support.microsoft.com/common/international.aspx.</w:t>
      </w:r>
    </w:p>
    <w:p w:rsidR="003C2DE9" w:rsidRPr="00E769D8" w:rsidRDefault="003C2DE9" w:rsidP="003C2DE9">
      <w:pPr>
        <w:pStyle w:val="Heading1"/>
      </w:pPr>
      <w:r w:rsidRPr="00E769D8">
        <w:t xml:space="preserve">INTERNET-BASED SERVICES. </w:t>
      </w:r>
      <w:r w:rsidRPr="00E769D8">
        <w:rPr>
          <w:b w:val="0"/>
          <w:bCs w:val="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3C2DE9" w:rsidRPr="00E769D8" w:rsidRDefault="003C2DE9" w:rsidP="003C2DE9">
      <w:pPr>
        <w:pStyle w:val="Heading1"/>
      </w:pPr>
      <w:r w:rsidRPr="00E769D8">
        <w:t xml:space="preserve">SCOPE OF LICENSE.  </w:t>
      </w:r>
      <w:r w:rsidRPr="00E769D8">
        <w:rPr>
          <w:b w:val="0"/>
          <w:bCs w:val="0"/>
        </w:rPr>
        <w:t xml:space="preserve">The software is licensed, not sold. This agreement only gives you some rights to use the software.  </w:t>
      </w:r>
      <w:r w:rsidR="00B21BE2">
        <w:rPr>
          <w:b w:val="0"/>
          <w:bCs w:val="0"/>
        </w:rPr>
        <w:t xml:space="preserve">Licensor and </w:t>
      </w:r>
      <w:r w:rsidRPr="00E769D8">
        <w:rPr>
          <w:b w:val="0"/>
          <w:bCs w:val="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3C2DE9" w:rsidRPr="00E769D8" w:rsidRDefault="003C2DE9" w:rsidP="003C2DE9">
      <w:pPr>
        <w:pStyle w:val="Bullet2"/>
      </w:pPr>
      <w:r w:rsidRPr="00E769D8">
        <w:t>work around any technical limitations in the software;</w:t>
      </w:r>
    </w:p>
    <w:p w:rsidR="003C2DE9" w:rsidRPr="00E769D8" w:rsidRDefault="003C2DE9" w:rsidP="003C2DE9">
      <w:pPr>
        <w:pStyle w:val="Bullet2"/>
      </w:pPr>
      <w:r w:rsidRPr="00E769D8">
        <w:t>reverse engineer, decompile or disassemble the software, except and only to the extent that applicable law expressly permits, despite this limitation;</w:t>
      </w:r>
    </w:p>
    <w:p w:rsidR="003C2DE9" w:rsidRPr="00E769D8" w:rsidRDefault="003C2DE9" w:rsidP="003C2DE9">
      <w:pPr>
        <w:pStyle w:val="Bullet2"/>
      </w:pPr>
      <w:r w:rsidRPr="00E769D8">
        <w:t>make more copies of the software than specified in this agreement or allowed by applicable law, despite this limitation;</w:t>
      </w:r>
    </w:p>
    <w:p w:rsidR="003C2DE9" w:rsidRPr="00E769D8" w:rsidRDefault="003C2DE9" w:rsidP="003C2DE9">
      <w:pPr>
        <w:pStyle w:val="Bullet2"/>
      </w:pPr>
      <w:r w:rsidRPr="00E769D8">
        <w:t>publish the software for others to copy;</w:t>
      </w:r>
    </w:p>
    <w:p w:rsidR="003C2DE9" w:rsidRPr="00E769D8" w:rsidRDefault="003C2DE9" w:rsidP="003C2DE9">
      <w:pPr>
        <w:pStyle w:val="Bullet2"/>
      </w:pPr>
      <w:r w:rsidRPr="00E769D8">
        <w:t>rent, lease or lend the software; or</w:t>
      </w:r>
    </w:p>
    <w:p w:rsidR="003C2DE9" w:rsidRPr="00E769D8" w:rsidRDefault="003C2DE9" w:rsidP="003C2DE9">
      <w:pPr>
        <w:pStyle w:val="Bullet2"/>
      </w:pPr>
      <w:r w:rsidRPr="00E769D8">
        <w:t>use the software for commercial software hosting services.</w:t>
      </w:r>
    </w:p>
    <w:p w:rsidR="003C2DE9" w:rsidRPr="00E769D8" w:rsidRDefault="003C2DE9" w:rsidP="003C2DE9">
      <w:pPr>
        <w:pStyle w:val="Body1"/>
      </w:pPr>
      <w:r w:rsidRPr="00E769D8">
        <w:t>Rights to access the software on any device do not give you any right to implement Microsoft patents or other Microsoft intellectual property in software or devices that access that device.</w:t>
      </w:r>
    </w:p>
    <w:p w:rsidR="003C2DE9" w:rsidRPr="00E769D8" w:rsidRDefault="003C2DE9" w:rsidP="003C2DE9">
      <w:pPr>
        <w:pStyle w:val="Heading1"/>
      </w:pPr>
      <w:r w:rsidRPr="00E769D8">
        <w:t xml:space="preserve">ALTERNATIVE VERSIONS. </w:t>
      </w:r>
      <w:r w:rsidRPr="00E769D8">
        <w:rPr>
          <w:b w:val="0"/>
          <w:bCs w:val="0"/>
        </w:rPr>
        <w:t>The software may include more than one version, such as 32-bit and 64-bit.  You may use only one version at one time.</w:t>
      </w:r>
    </w:p>
    <w:p w:rsidR="003C2DE9" w:rsidRPr="00E769D8" w:rsidRDefault="003C2DE9" w:rsidP="003C2DE9">
      <w:pPr>
        <w:pStyle w:val="Heading1"/>
      </w:pPr>
      <w:r w:rsidRPr="00E769D8">
        <w:t xml:space="preserve">BACKUP COPY.  </w:t>
      </w:r>
      <w:r w:rsidRPr="00E769D8">
        <w:rPr>
          <w:b w:val="0"/>
          <w:bCs w:val="0"/>
        </w:rPr>
        <w:t>You may make one backup copy of the software media.  You may use it only to create instances of the software.</w:t>
      </w:r>
    </w:p>
    <w:p w:rsidR="003C2DE9" w:rsidRPr="00E769D8" w:rsidRDefault="003C2DE9" w:rsidP="003C2DE9">
      <w:pPr>
        <w:pStyle w:val="Heading1"/>
      </w:pPr>
      <w:r w:rsidRPr="00E769D8">
        <w:t xml:space="preserve">DOCUMENTATION.  </w:t>
      </w:r>
      <w:r w:rsidRPr="00E769D8">
        <w:rPr>
          <w:b w:val="0"/>
          <w:bCs w:val="0"/>
        </w:rPr>
        <w:t>Any person that has valid access to your computer or internal network may copy and use the documentation for your internal, reference purposes.</w:t>
      </w:r>
    </w:p>
    <w:p w:rsidR="003C2DE9" w:rsidRPr="00E769D8" w:rsidRDefault="003C2DE9" w:rsidP="003C2DE9">
      <w:pPr>
        <w:pStyle w:val="Heading1"/>
      </w:pPr>
      <w:r w:rsidRPr="00E769D8">
        <w:t xml:space="preserve">EXPORT RESTRICTIONS.  </w:t>
      </w:r>
      <w:r w:rsidRPr="00E769D8">
        <w:rPr>
          <w:b w:val="0"/>
          <w:bCs w:val="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E769D8">
        <w:rPr>
          <w:rStyle w:val="Hyperlink"/>
          <w:rFonts w:cs="Tahoma"/>
          <w:b w:val="0"/>
          <w:bCs w:val="0"/>
        </w:rPr>
        <w:t>www.microsoft.com/exporting</w:t>
      </w:r>
      <w:r w:rsidRPr="00E769D8">
        <w:rPr>
          <w:b w:val="0"/>
          <w:bCs w:val="0"/>
        </w:rPr>
        <w:t>.</w:t>
      </w:r>
    </w:p>
    <w:p w:rsidR="003C2DE9" w:rsidRPr="00E769D8" w:rsidRDefault="003C2DE9" w:rsidP="003C2DE9">
      <w:pPr>
        <w:pStyle w:val="Heading1"/>
      </w:pPr>
      <w:r w:rsidRPr="00E769D8">
        <w:t xml:space="preserve">ENTIRE AGREEMENT.  </w:t>
      </w:r>
      <w:r w:rsidRPr="00E769D8">
        <w:rPr>
          <w:b w:val="0"/>
          <w:bCs w:val="0"/>
        </w:rPr>
        <w:t>This agreement</w:t>
      </w:r>
      <w:r w:rsidR="004908E9">
        <w:rPr>
          <w:b w:val="0"/>
          <w:bCs w:val="0"/>
        </w:rPr>
        <w:t xml:space="preserve">, </w:t>
      </w:r>
      <w:r w:rsidRPr="00E769D8">
        <w:rPr>
          <w:b w:val="0"/>
          <w:bCs w:val="0"/>
        </w:rPr>
        <w:t>and the terms for supplements, updates</w:t>
      </w:r>
      <w:r w:rsidR="00EA52A9">
        <w:rPr>
          <w:b w:val="0"/>
          <w:bCs w:val="0"/>
        </w:rPr>
        <w:t xml:space="preserve"> and</w:t>
      </w:r>
      <w:r w:rsidRPr="00E769D8">
        <w:rPr>
          <w:b w:val="0"/>
          <w:bCs w:val="0"/>
        </w:rPr>
        <w:t xml:space="preserve"> Internet-based services that you use, are the entire agreement for the software.</w:t>
      </w:r>
    </w:p>
    <w:p w:rsidR="003C2DE9" w:rsidRPr="00E769D8" w:rsidRDefault="003C2DE9" w:rsidP="003C2DE9">
      <w:pPr>
        <w:pStyle w:val="Heading1"/>
      </w:pPr>
      <w:r w:rsidRPr="00E769D8">
        <w:t xml:space="preserve">LEGAL EFFECT.  </w:t>
      </w:r>
      <w:r w:rsidRPr="00E769D8">
        <w:rPr>
          <w:b w:val="0"/>
          <w:bCs w:val="0"/>
        </w:rPr>
        <w:t xml:space="preserve">This agreement describes certain legal rights.  You may have other rights under the laws of your state or country.  You may also have rights with respect to the </w:t>
      </w:r>
      <w:r w:rsidR="00EA52A9">
        <w:rPr>
          <w:b w:val="0"/>
          <w:bCs w:val="0"/>
        </w:rPr>
        <w:t>Licensor</w:t>
      </w:r>
      <w:r w:rsidR="00EA52A9" w:rsidRPr="00E769D8">
        <w:rPr>
          <w:b w:val="0"/>
          <w:bCs w:val="0"/>
        </w:rPr>
        <w:t xml:space="preserve"> </w:t>
      </w:r>
      <w:r w:rsidRPr="00E769D8">
        <w:rPr>
          <w:b w:val="0"/>
          <w:bCs w:val="0"/>
        </w:rPr>
        <w:t xml:space="preserve">from whom you acquired the software.  This </w:t>
      </w:r>
      <w:r w:rsidRPr="00E769D8">
        <w:rPr>
          <w:b w:val="0"/>
          <w:bCs w:val="0"/>
        </w:rPr>
        <w:lastRenderedPageBreak/>
        <w:t>agreement does not change your rights under the laws of your state or country if the laws of your state or country do not permit it to do so.</w:t>
      </w:r>
    </w:p>
    <w:p w:rsidR="00EA52A9" w:rsidRPr="00EA52A9" w:rsidRDefault="00EA52A9" w:rsidP="00EA52A9">
      <w:pPr>
        <w:pStyle w:val="Heading1"/>
      </w:pPr>
      <w:r w:rsidRPr="00EA52A9">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A52A9" w:rsidRPr="00EA52A9" w:rsidRDefault="00EA52A9" w:rsidP="00EA52A9">
      <w:pPr>
        <w:pStyle w:val="Heading1"/>
      </w:pPr>
      <w:r w:rsidRPr="00EA52A9">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EA52A9" w:rsidRPr="00EA52A9" w:rsidRDefault="00EA52A9" w:rsidP="00EA52A9">
      <w:pPr>
        <w:pStyle w:val="Heading1"/>
      </w:pPr>
      <w:r w:rsidRPr="00EA52A9">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A52A9" w:rsidRPr="00E02BC6" w:rsidRDefault="00EA52A9" w:rsidP="00EA52A9">
      <w:pPr>
        <w:pStyle w:val="Heading1"/>
        <w:numPr>
          <w:ilvl w:val="0"/>
          <w:numId w:val="0"/>
        </w:numPr>
        <w:ind w:left="357"/>
        <w:rPr>
          <w:b w:val="0"/>
        </w:rPr>
      </w:pPr>
      <w:r w:rsidRPr="00E02BC6">
        <w:rPr>
          <w:b w:val="0"/>
          <w:sz w:val="18"/>
          <w:szCs w:val="18"/>
        </w:rPr>
        <w:t xml:space="preserve">Microsoft is a registered trademark of </w:t>
      </w:r>
      <w:r w:rsidRPr="00E02BC6">
        <w:rPr>
          <w:b w:val="0"/>
          <w:sz w:val="18"/>
        </w:rPr>
        <w:t xml:space="preserve">Microsoft </w:t>
      </w:r>
      <w:r w:rsidRPr="00E02BC6">
        <w:rPr>
          <w:b w:val="0"/>
          <w:sz w:val="18"/>
          <w:szCs w:val="18"/>
        </w:rPr>
        <w:t>Corporation</w:t>
      </w:r>
      <w:r w:rsidRPr="00E02BC6">
        <w:rPr>
          <w:b w:val="0"/>
          <w:sz w:val="18"/>
        </w:rPr>
        <w:t xml:space="preserve"> in the </w:t>
      </w:r>
      <w:r w:rsidRPr="00E02BC6">
        <w:rPr>
          <w:b w:val="0"/>
          <w:bCs w:val="0"/>
          <w:sz w:val="18"/>
        </w:rPr>
        <w:t>United States and</w:t>
      </w:r>
      <w:r w:rsidRPr="00E02BC6">
        <w:rPr>
          <w:b w:val="0"/>
          <w:sz w:val="18"/>
          <w:szCs w:val="18"/>
        </w:rPr>
        <w:t>/or other countries.</w:t>
      </w:r>
    </w:p>
    <w:p w:rsidR="003C2DE9" w:rsidRPr="00E769D8" w:rsidRDefault="003C2DE9" w:rsidP="00EA52A9">
      <w:pPr>
        <w:pStyle w:val="Heading1"/>
        <w:numPr>
          <w:ilvl w:val="0"/>
          <w:numId w:val="0"/>
        </w:numPr>
        <w:ind w:left="357"/>
      </w:pPr>
    </w:p>
    <w:sectPr w:rsidR="003C2DE9" w:rsidRPr="00E769D8" w:rsidSect="00CF737A">
      <w:footerReference w:type="default" r:id="rId7"/>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157D" w:rsidRDefault="00F5157D" w:rsidP="003C2DE9">
      <w:pPr>
        <w:spacing w:before="0" w:after="0"/>
      </w:pPr>
      <w:r>
        <w:separator/>
      </w:r>
    </w:p>
  </w:endnote>
  <w:endnote w:type="continuationSeparator" w:id="1">
    <w:p w:rsidR="00F5157D" w:rsidRDefault="00F5157D" w:rsidP="003C2DE9">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Symbol">
    <w:altName w:val="Times"/>
    <w:panose1 w:val="05050102010706020507"/>
    <w:charset w:val="02"/>
    <w:family w:val="roman"/>
    <w:pitch w:val="variable"/>
    <w:sig w:usb0="00000000" w:usb1="10000000" w:usb2="00000000" w:usb3="00000000" w:csb0="80000000" w:csb1="00000000"/>
  </w:font>
  <w:font w:name="Times New Roman">
    <w:altName w:val="Times"/>
    <w:panose1 w:val="02020603050405020304"/>
    <w:charset w:val="00"/>
    <w:family w:val="roman"/>
    <w:pitch w:val="variable"/>
    <w:sig w:usb0="E0002AEF" w:usb1="C0007841" w:usb2="00000009" w:usb3="00000000" w:csb0="000001FF" w:csb1="00000000"/>
  </w:font>
  <w:font w:name="Courier New">
    <w:altName w:val="Arial"/>
    <w:panose1 w:val="02070309020205020404"/>
    <w:charset w:val="00"/>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Trebuchet MS">
    <w:altName w:val="Univers"/>
    <w:panose1 w:val="020B0603020202020204"/>
    <w:charset w:val="00"/>
    <w:family w:val="swiss"/>
    <w:pitch w:val="variable"/>
    <w:sig w:usb0="00000287" w:usb1="00000000" w:usb2="00000000" w:usb3="00000000" w:csb0="0000009F" w:csb1="00000000"/>
  </w:font>
  <w:font w:name="Tahoma">
    <w:altName w:val="?? ??"/>
    <w:panose1 w:val="020B0604030504040204"/>
    <w:charset w:val="00"/>
    <w:family w:val="swiss"/>
    <w:pitch w:val="variable"/>
    <w:sig w:usb0="E1002AFF" w:usb1="C000605B" w:usb2="00000029" w:usb3="00000000" w:csb0="000101FF" w:csb1="00000000"/>
  </w:font>
  <w:font w:name="SimSun">
    <w:altName w:val="??¡§??"/>
    <w:panose1 w:val="02010600030101010101"/>
    <w:charset w:val="86"/>
    <w:family w:val="auto"/>
    <w:pitch w:val="variable"/>
    <w:sig w:usb0="00000003" w:usb1="288F0000" w:usb2="00000016" w:usb3="00000000" w:csb0="00040001" w:csb1="00000000"/>
  </w:font>
  <w:font w:name="MS Mincho">
    <w:altName w:val="Arial Unicode MS"/>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ook w:val="01E0"/>
    </w:tblPr>
    <w:tblGrid>
      <w:gridCol w:w="5328"/>
      <w:gridCol w:w="5220"/>
    </w:tblGrid>
    <w:tr w:rsidR="00EF0A31" w:rsidTr="00A34F02">
      <w:tc>
        <w:tcPr>
          <w:tcW w:w="5328" w:type="dxa"/>
        </w:tcPr>
        <w:p w:rsidR="00EF0A31" w:rsidRPr="00F10EC8" w:rsidRDefault="00EF0A31" w:rsidP="00EF0A31">
          <w:pPr>
            <w:pStyle w:val="Footer"/>
            <w:rPr>
              <w:sz w:val="18"/>
              <w:szCs w:val="18"/>
            </w:rPr>
          </w:pPr>
          <w:r w:rsidRPr="00F10EC8">
            <w:rPr>
              <w:sz w:val="18"/>
              <w:szCs w:val="18"/>
            </w:rPr>
            <w:t xml:space="preserve">ISV Royalty Agreement </w:t>
          </w:r>
          <w:r>
            <w:rPr>
              <w:sz w:val="18"/>
              <w:szCs w:val="18"/>
            </w:rPr>
            <w:t>License Terms</w:t>
          </w:r>
          <w:r w:rsidRPr="00F10EC8">
            <w:rPr>
              <w:sz w:val="18"/>
              <w:szCs w:val="18"/>
            </w:rPr>
            <w:t xml:space="preserve"> (</w:t>
          </w:r>
          <w:r>
            <w:rPr>
              <w:sz w:val="18"/>
              <w:szCs w:val="18"/>
            </w:rPr>
            <w:t>April</w:t>
          </w:r>
          <w:r>
            <w:rPr>
              <w:sz w:val="18"/>
              <w:szCs w:val="18"/>
            </w:rPr>
            <w:t xml:space="preserve"> 1, 2008</w:t>
          </w:r>
          <w:r w:rsidRPr="00F10EC8">
            <w:rPr>
              <w:sz w:val="18"/>
              <w:szCs w:val="18"/>
            </w:rPr>
            <w:t>)</w:t>
          </w:r>
        </w:p>
      </w:tc>
      <w:tc>
        <w:tcPr>
          <w:tcW w:w="5220" w:type="dxa"/>
        </w:tcPr>
        <w:p w:rsidR="00EF0A31" w:rsidRPr="00F10EC8" w:rsidRDefault="00EF0A31" w:rsidP="00A34F02">
          <w:pPr>
            <w:pStyle w:val="Footer"/>
            <w:jc w:val="right"/>
            <w:rPr>
              <w:sz w:val="18"/>
              <w:szCs w:val="18"/>
            </w:rPr>
          </w:pPr>
          <w:r w:rsidRPr="00F10EC8">
            <w:rPr>
              <w:sz w:val="18"/>
              <w:szCs w:val="18"/>
            </w:rPr>
            <w:t xml:space="preserve">Page </w:t>
          </w:r>
          <w:r w:rsidRPr="00F10EC8">
            <w:rPr>
              <w:rStyle w:val="PageNumber"/>
              <w:sz w:val="18"/>
              <w:szCs w:val="18"/>
            </w:rPr>
            <w:fldChar w:fldCharType="begin"/>
          </w:r>
          <w:r w:rsidRPr="00F10EC8">
            <w:rPr>
              <w:rStyle w:val="PageNumber"/>
              <w:sz w:val="18"/>
              <w:szCs w:val="18"/>
            </w:rPr>
            <w:instrText xml:space="preserve"> PAGE </w:instrText>
          </w:r>
          <w:r w:rsidRPr="00F10EC8">
            <w:rPr>
              <w:rStyle w:val="PageNumber"/>
              <w:sz w:val="18"/>
              <w:szCs w:val="18"/>
            </w:rPr>
            <w:fldChar w:fldCharType="separate"/>
          </w:r>
          <w:r w:rsidR="00BD6687">
            <w:rPr>
              <w:rStyle w:val="PageNumber"/>
              <w:noProof/>
              <w:sz w:val="18"/>
              <w:szCs w:val="18"/>
            </w:rPr>
            <w:t>1</w:t>
          </w:r>
          <w:r w:rsidRPr="00F10EC8">
            <w:rPr>
              <w:rStyle w:val="PageNumber"/>
              <w:sz w:val="18"/>
              <w:szCs w:val="18"/>
            </w:rPr>
            <w:fldChar w:fldCharType="end"/>
          </w:r>
          <w:r w:rsidRPr="00F10EC8">
            <w:rPr>
              <w:rStyle w:val="PageNumber"/>
              <w:sz w:val="18"/>
              <w:szCs w:val="18"/>
            </w:rPr>
            <w:t xml:space="preserve"> of </w:t>
          </w:r>
          <w:r w:rsidRPr="00F10EC8">
            <w:rPr>
              <w:rStyle w:val="PageNumber"/>
              <w:sz w:val="18"/>
              <w:szCs w:val="18"/>
            </w:rPr>
            <w:fldChar w:fldCharType="begin"/>
          </w:r>
          <w:r w:rsidRPr="00F10EC8">
            <w:rPr>
              <w:rStyle w:val="PageNumber"/>
              <w:sz w:val="18"/>
              <w:szCs w:val="18"/>
            </w:rPr>
            <w:instrText xml:space="preserve"> NUMPAGES </w:instrText>
          </w:r>
          <w:r w:rsidRPr="00F10EC8">
            <w:rPr>
              <w:rStyle w:val="PageNumber"/>
              <w:sz w:val="18"/>
              <w:szCs w:val="18"/>
            </w:rPr>
            <w:fldChar w:fldCharType="separate"/>
          </w:r>
          <w:r w:rsidR="00BD6687">
            <w:rPr>
              <w:rStyle w:val="PageNumber"/>
              <w:noProof/>
              <w:sz w:val="18"/>
              <w:szCs w:val="18"/>
            </w:rPr>
            <w:t>4</w:t>
          </w:r>
          <w:r w:rsidRPr="00F10EC8">
            <w:rPr>
              <w:rStyle w:val="PageNumber"/>
              <w:sz w:val="18"/>
              <w:szCs w:val="18"/>
            </w:rPr>
            <w:fldChar w:fldCharType="end"/>
          </w:r>
        </w:p>
      </w:tc>
    </w:tr>
  </w:tbl>
  <w:p w:rsidR="00EF0A31" w:rsidRDefault="00EF0A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157D" w:rsidRDefault="00F5157D" w:rsidP="003C2DE9">
      <w:pPr>
        <w:spacing w:before="0" w:after="0"/>
      </w:pPr>
      <w:r>
        <w:separator/>
      </w:r>
    </w:p>
  </w:footnote>
  <w:footnote w:type="continuationSeparator" w:id="1">
    <w:p w:rsidR="00F5157D" w:rsidRDefault="00F5157D" w:rsidP="003C2DE9">
      <w:pPr>
        <w:spacing w:before="0" w:after="0"/>
      </w:pPr>
      <w:r>
        <w:continuationSeparator/>
      </w:r>
    </w:p>
  </w:footnote>
  <w:footnote w:id="2">
    <w:p w:rsidR="00EF0A31" w:rsidRDefault="00EF0A31" w:rsidP="00EF0A31">
      <w:pPr>
        <w:pStyle w:val="Footnote"/>
      </w:pPr>
      <w:r w:rsidRPr="000E68A8">
        <w:rPr>
          <w:rFonts w:cs="Times New Roman"/>
          <w:vertAlign w:val="superscript"/>
        </w:rPr>
        <w:footnoteRef/>
      </w:r>
      <w:r>
        <w:t xml:space="preserve">  LICENSOR:  Specify the total number of licenses of the software that the end-user is licensed for under this agreement.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DFD6AD6A"/>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FBA2815"/>
    <w:multiLevelType w:val="multilevel"/>
    <w:tmpl w:val="7C74CC62"/>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1485398"/>
    <w:multiLevelType w:val="multilevel"/>
    <w:tmpl w:val="5D6EA36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rebuchet MS" w:hAnsi="Trebuchet MS" w:cs="Trebuchet MS" w:hint="default"/>
        <w:b w:val="0"/>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3"/>
  </w:num>
  <w:num w:numId="3">
    <w:abstractNumId w:val="11"/>
  </w:num>
  <w:num w:numId="4">
    <w:abstractNumId w:val="10"/>
  </w:num>
  <w:num w:numId="5">
    <w:abstractNumId w:val="13"/>
  </w:num>
  <w:num w:numId="6">
    <w:abstractNumId w:val="14"/>
  </w:num>
  <w:num w:numId="7">
    <w:abstractNumId w:val="9"/>
  </w:num>
  <w:num w:numId="8">
    <w:abstractNumId w:val="6"/>
  </w:num>
  <w:num w:numId="9">
    <w:abstractNumId w:val="0"/>
  </w:num>
  <w:num w:numId="10">
    <w:abstractNumId w:val="1"/>
  </w:num>
  <w:num w:numId="11">
    <w:abstractNumId w:val="12"/>
  </w:num>
  <w:num w:numId="12">
    <w:abstractNumId w:val="8"/>
  </w:num>
  <w:num w:numId="13">
    <w:abstractNumId w:val="4"/>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num>
  <w:num w:numId="18">
    <w:abstractNumId w:val="5"/>
  </w:num>
  <w:num w:numId="19">
    <w:abstractNumId w:val="11"/>
  </w:num>
  <w:num w:numId="20">
    <w:abstractNumId w:val="4"/>
  </w:num>
  <w:num w:numId="21">
    <w:abstractNumId w:val="7"/>
  </w:num>
  <w:num w:numId="22">
    <w:abstractNumId w:val="4"/>
  </w:num>
  <w:num w:numId="2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attachedTemplate r:id="rId1"/>
  <w:stylePaneFormatFilter w:val="3F01"/>
  <w:defaultTabStop w:val="720"/>
  <w:drawingGridHorizontalSpacing w:val="120"/>
  <w:displayHorizontalDrawingGridEvery w:val="2"/>
  <w:characterSpacingControl w:val="doNotCompress"/>
  <w:footnotePr>
    <w:footnote w:id="0"/>
    <w:footnote w:id="1"/>
  </w:footnotePr>
  <w:endnotePr>
    <w:endnote w:id="0"/>
    <w:endnote w:id="1"/>
  </w:endnotePr>
  <w:compat>
    <w:applyBreakingRules/>
    <w:useFELayout/>
  </w:compat>
  <w:docVars>
    <w:docVar w:name="db_xml" w:val="&lt;?xml version=&quot;1.0&quot; encoding=&quot;ISO-8859-1&quot; standalone=&quot;no&quot;?&gt;&#10;&lt;!DOCTYPE Document SYSTEM &quot;..\Document.DTD&quot;&gt;&#10;&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9043&lt;/Value&gt;&lt;/Control&gt;&lt;Control NAME=&quot;db_charger_document_reference&quot; TYPE=&quot;numeric&quot;&gt;&lt;Value&gt;19043&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10;&lt;/Value&gt;&lt;/Control&gt;&lt;Control NAME=&quot;db_master_version&quot; TYPE=&quot;string&quot;&gt;&lt;Value&gt;20061002&lt;/Value&gt;&lt;/Control&gt;&lt;Control NAME=&quot;db_master_clock&quot; TYPE=&quot;numeric&quot;&gt;&lt;Value&gt;564&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lazy&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tawnyam&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AdditionalFunctionality&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0&lt;/Value&gt;&lt;/Variable&gt;&lt;Variable NAME=&quot;InternetBasedServices&quot; TYPE=&quot;boolean&quot; STATUS=&quot;sure&quot;&gt;&lt;Value&gt;1&lt;/Value&gt;&lt;/Variable&gt;&lt;Variable NAME=&quot;InternetBasedServicesInteractive&quot; TYPE=&quot;boolean&quot; STATUS=&quot;sure&quot;&gt;&lt;Value&gt;1&lt;/Value&gt;&lt;/Variable&gt;&lt;Variable NAME=&quot;InternetBasedServicesTerms&quot; TYPE=&quot;boolean&quot; STATUS=&quot;sure&quot;&gt;&lt;Value&gt;0&lt;/Value&gt;&lt;/Variable&gt;&lt;Variable NAME=&quot;Language&quot; TYPE=&quot;select&quot; STATUS=&quot;sure&quot;&gt;&lt;Value&gt;English&lt;/Value&gt;&lt;/Variable&gt;&lt;Variable NAME=&quot;LicenseModel&quot; TYPE=&quot;select&quot; STATUS=&quot;sure&quot;&gt;&lt;Value&gt;Servers - Specialty Servers&lt;/Value&gt;&lt;/Variable&gt;&lt;Variable NAME=&quot;MPEG&quot; TYPE=&quot;boolean&quot; STATUS=&quot;sure&quot;&gt;&lt;Value&gt;0&lt;/Value&gt;&lt;/Variable&gt;&lt;Variable NAME=&quot;MandatoryActivation&quot; TYPE=&quot;boolean&quot; STATUS=&quot;sure&quot;&gt;&lt;Value&gt;0&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Windows SharePoint Services 3.0 with SP1&lt;/Value&gt;&lt;/Variable&gt;&lt;Variable NAME=&quot;OtherMicrosoftPrograms&quot; TYPE=&quot;boolean&quot; STATUS=&quot;sure&quot;&gt;&lt;Value&gt;1&lt;/Value&gt;&lt;/Variable&gt;&lt;Variable NAME=&quot;OtherMicrosoftProgramsTerms&quot; TYPE=&quot;select&quot; STATUS=&quot;sure&quot;&gt;&lt;Value&gt;The separate license terms associated with the other Microsoft programs&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Search Server 2008 and Microsoft Search Server 2008  &lt;/Value&gt;&lt;/Variable&gt;&lt;Variable NAME=&quot;ProductVersion&quot; TYPE=&quot;string&quot; STATUS=&quot;sure&quot;&gt;&lt;Value&gt;Express&lt;/Value&gt;&lt;/Variable&gt;&lt;Variable NAME=&quot;ProofofLicense&quot; TYPE=&quot;boolean&quot; STATUS=&quot;sure&quot;&gt;&lt;Value&gt;0&lt;/Value&gt;&lt;/Variable&gt;&lt;Variable NAME=&quot;PublishDate&quot; TYPE=&quot;date&quot; STATUS=&quot;sure&quot;&gt;&lt;Value&gt;2008/03/03&lt;/Value&gt;&lt;/Variable&gt;&lt;Variable NAME=&quot;RetirementDate&quot; TYPE=&quot;date&quot; STATUS=&quot;sure&quot;&gt;&lt;Value&gt;2018/03/01&lt;/Value&gt;&lt;/Variable&gt;&lt;Variable NAME=&quot;ServerCAL&quot; TYPE=&quot;select&quot; STATUS=&quot;sure&quot;&gt;&lt;Value&gt;None of the above&lt;/Value&gt;&lt;/Variable&gt;&lt;Variable NAME=&quot;SingleUse&quot; TYPE=&quot;boolean&quot; STATUS=&quot;sure&quot;&gt;&lt;Value&gt;1&lt;/Value&gt;&lt;/Variable&gt;&lt;Variable NAME=&quot;SoftwareType&quot; TYPE=&quot;string&quot; STATUS=&quot;sure&quot;&gt;&lt;Value&gt;NA&lt;/Value&gt;&lt;/Variable&gt;&lt;Variable NAME=&quot;SpecSvr&quot; TYPE=&quot;select&quot; STATUS=&quot;sure&quot;&gt;&lt;Value&gt;None of the above&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0&lt;/Value&gt;&lt;/Variable&gt;&lt;/Document&gt;"/>
  </w:docVars>
  <w:rsids>
    <w:rsidRoot w:val="003C2DE9"/>
    <w:rsid w:val="000245C0"/>
    <w:rsid w:val="000C5F16"/>
    <w:rsid w:val="00115864"/>
    <w:rsid w:val="00174FDE"/>
    <w:rsid w:val="003C2DE9"/>
    <w:rsid w:val="00487F9D"/>
    <w:rsid w:val="004908E9"/>
    <w:rsid w:val="004E386D"/>
    <w:rsid w:val="0053246E"/>
    <w:rsid w:val="005A058E"/>
    <w:rsid w:val="006250AA"/>
    <w:rsid w:val="006532A3"/>
    <w:rsid w:val="006761CB"/>
    <w:rsid w:val="006F3C5A"/>
    <w:rsid w:val="00794739"/>
    <w:rsid w:val="007C5102"/>
    <w:rsid w:val="00922EA3"/>
    <w:rsid w:val="009F2751"/>
    <w:rsid w:val="009F4A6F"/>
    <w:rsid w:val="00B21BE2"/>
    <w:rsid w:val="00B22B1D"/>
    <w:rsid w:val="00BD6687"/>
    <w:rsid w:val="00C0027D"/>
    <w:rsid w:val="00C13756"/>
    <w:rsid w:val="00CD2469"/>
    <w:rsid w:val="00CF737A"/>
    <w:rsid w:val="00D37231"/>
    <w:rsid w:val="00DA4C46"/>
    <w:rsid w:val="00E351E5"/>
    <w:rsid w:val="00E769D8"/>
    <w:rsid w:val="00EA52A9"/>
    <w:rsid w:val="00EF0A31"/>
    <w:rsid w:val="00F5157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3C2DE9"/>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3C2DE9"/>
    <w:pPr>
      <w:numPr>
        <w:numId w:val="13"/>
      </w:numPr>
      <w:outlineLvl w:val="0"/>
    </w:pPr>
    <w:rPr>
      <w:b/>
      <w:bCs/>
    </w:rPr>
  </w:style>
  <w:style w:type="paragraph" w:styleId="Heading2">
    <w:name w:val="heading 2"/>
    <w:basedOn w:val="Normal"/>
    <w:link w:val="Heading2Char"/>
    <w:uiPriority w:val="99"/>
    <w:qFormat/>
    <w:rsid w:val="003C2DE9"/>
    <w:pPr>
      <w:numPr>
        <w:ilvl w:val="1"/>
        <w:numId w:val="13"/>
      </w:numPr>
      <w:outlineLvl w:val="1"/>
    </w:pPr>
    <w:rPr>
      <w:b/>
      <w:bCs/>
    </w:rPr>
  </w:style>
  <w:style w:type="paragraph" w:styleId="Heading3">
    <w:name w:val="heading 3"/>
    <w:basedOn w:val="Normal"/>
    <w:link w:val="Heading3Char"/>
    <w:uiPriority w:val="99"/>
    <w:qFormat/>
    <w:rsid w:val="003C2DE9"/>
    <w:pPr>
      <w:numPr>
        <w:ilvl w:val="2"/>
        <w:numId w:val="13"/>
      </w:numPr>
      <w:tabs>
        <w:tab w:val="left" w:pos="1077"/>
      </w:tabs>
      <w:outlineLvl w:val="2"/>
    </w:pPr>
  </w:style>
  <w:style w:type="paragraph" w:styleId="Heading4">
    <w:name w:val="heading 4"/>
    <w:basedOn w:val="Normal"/>
    <w:link w:val="Heading4Char"/>
    <w:uiPriority w:val="99"/>
    <w:qFormat/>
    <w:rsid w:val="003C2DE9"/>
    <w:pPr>
      <w:numPr>
        <w:ilvl w:val="3"/>
        <w:numId w:val="13"/>
      </w:numPr>
      <w:outlineLvl w:val="3"/>
    </w:pPr>
  </w:style>
  <w:style w:type="paragraph" w:styleId="Heading5">
    <w:name w:val="heading 5"/>
    <w:basedOn w:val="Normal"/>
    <w:link w:val="Heading5Char"/>
    <w:uiPriority w:val="99"/>
    <w:qFormat/>
    <w:rsid w:val="003C2DE9"/>
    <w:pPr>
      <w:numPr>
        <w:ilvl w:val="4"/>
        <w:numId w:val="13"/>
      </w:numPr>
      <w:tabs>
        <w:tab w:val="left" w:pos="1792"/>
      </w:tabs>
      <w:outlineLvl w:val="4"/>
    </w:pPr>
  </w:style>
  <w:style w:type="paragraph" w:styleId="Heading6">
    <w:name w:val="heading 6"/>
    <w:basedOn w:val="Normal"/>
    <w:link w:val="Heading6Char"/>
    <w:uiPriority w:val="99"/>
    <w:qFormat/>
    <w:rsid w:val="003C2DE9"/>
    <w:pPr>
      <w:numPr>
        <w:ilvl w:val="5"/>
        <w:numId w:val="13"/>
      </w:numPr>
      <w:outlineLvl w:val="5"/>
    </w:pPr>
  </w:style>
  <w:style w:type="paragraph" w:styleId="Heading7">
    <w:name w:val="heading 7"/>
    <w:basedOn w:val="Normal"/>
    <w:link w:val="Heading7Char"/>
    <w:uiPriority w:val="99"/>
    <w:qFormat/>
    <w:rsid w:val="003C2DE9"/>
    <w:pPr>
      <w:numPr>
        <w:ilvl w:val="6"/>
        <w:numId w:val="13"/>
      </w:numPr>
      <w:outlineLvl w:val="6"/>
    </w:pPr>
  </w:style>
  <w:style w:type="paragraph" w:styleId="Heading8">
    <w:name w:val="heading 8"/>
    <w:basedOn w:val="Normal"/>
    <w:link w:val="Heading8Char"/>
    <w:uiPriority w:val="99"/>
    <w:qFormat/>
    <w:rsid w:val="003C2DE9"/>
    <w:pPr>
      <w:numPr>
        <w:ilvl w:val="7"/>
        <w:numId w:val="13"/>
      </w:numPr>
      <w:outlineLvl w:val="7"/>
    </w:pPr>
  </w:style>
  <w:style w:type="paragraph" w:styleId="Heading9">
    <w:name w:val="heading 9"/>
    <w:basedOn w:val="Normal"/>
    <w:link w:val="Heading9Char"/>
    <w:uiPriority w:val="99"/>
    <w:qFormat/>
    <w:rsid w:val="003C2DE9"/>
    <w:pPr>
      <w:numPr>
        <w:ilvl w:val="8"/>
        <w:numId w:val="13"/>
      </w:num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C2DE9"/>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3C2DE9"/>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3C2DE9"/>
    <w:rPr>
      <w:rFonts w:ascii="Tahoma" w:eastAsia="MS Mincho" w:hAnsi="Tahoma" w:cs="Tahoma"/>
      <w:sz w:val="19"/>
      <w:szCs w:val="19"/>
      <w:lang w:eastAsia="en-US"/>
    </w:rPr>
  </w:style>
  <w:style w:type="character" w:customStyle="1" w:styleId="Heading4Char">
    <w:name w:val="Heading 4 Char"/>
    <w:basedOn w:val="DefaultParagraphFont"/>
    <w:link w:val="Heading4"/>
    <w:uiPriority w:val="99"/>
    <w:locked/>
    <w:rsid w:val="003C2DE9"/>
    <w:rPr>
      <w:rFonts w:ascii="Tahoma" w:eastAsia="MS Mincho" w:hAnsi="Tahoma" w:cs="Tahoma"/>
      <w:sz w:val="19"/>
      <w:szCs w:val="19"/>
      <w:lang w:eastAsia="en-US"/>
    </w:rPr>
  </w:style>
  <w:style w:type="character" w:customStyle="1" w:styleId="Heading5Char">
    <w:name w:val="Heading 5 Char"/>
    <w:basedOn w:val="DefaultParagraphFont"/>
    <w:link w:val="Heading5"/>
    <w:uiPriority w:val="99"/>
    <w:locked/>
    <w:rsid w:val="003C2DE9"/>
    <w:rPr>
      <w:rFonts w:ascii="Tahoma" w:eastAsia="MS Mincho" w:hAnsi="Tahoma" w:cs="Tahoma"/>
      <w:sz w:val="19"/>
      <w:szCs w:val="19"/>
      <w:lang w:eastAsia="en-US"/>
    </w:rPr>
  </w:style>
  <w:style w:type="character" w:customStyle="1" w:styleId="Heading6Char">
    <w:name w:val="Heading 6 Char"/>
    <w:basedOn w:val="DefaultParagraphFont"/>
    <w:link w:val="Heading6"/>
    <w:uiPriority w:val="99"/>
    <w:locked/>
    <w:rsid w:val="003C2DE9"/>
    <w:rPr>
      <w:rFonts w:ascii="Tahoma" w:eastAsia="MS Mincho" w:hAnsi="Tahoma" w:cs="Tahoma"/>
      <w:sz w:val="19"/>
      <w:szCs w:val="19"/>
      <w:lang w:eastAsia="en-US"/>
    </w:rPr>
  </w:style>
  <w:style w:type="character" w:customStyle="1" w:styleId="Heading7Char">
    <w:name w:val="Heading 7 Char"/>
    <w:basedOn w:val="DefaultParagraphFont"/>
    <w:link w:val="Heading7"/>
    <w:uiPriority w:val="99"/>
    <w:locked/>
    <w:rsid w:val="003C2DE9"/>
    <w:rPr>
      <w:rFonts w:ascii="Tahoma" w:eastAsia="MS Mincho" w:hAnsi="Tahoma" w:cs="Tahoma"/>
      <w:sz w:val="19"/>
      <w:szCs w:val="19"/>
      <w:lang w:eastAsia="en-US"/>
    </w:rPr>
  </w:style>
  <w:style w:type="character" w:customStyle="1" w:styleId="Heading8Char">
    <w:name w:val="Heading 8 Char"/>
    <w:basedOn w:val="DefaultParagraphFont"/>
    <w:link w:val="Heading8"/>
    <w:uiPriority w:val="99"/>
    <w:locked/>
    <w:rsid w:val="003C2DE9"/>
    <w:rPr>
      <w:rFonts w:ascii="Tahoma" w:eastAsia="MS Mincho" w:hAnsi="Tahoma" w:cs="Tahoma"/>
      <w:sz w:val="19"/>
      <w:szCs w:val="19"/>
      <w:lang w:eastAsia="en-US"/>
    </w:rPr>
  </w:style>
  <w:style w:type="character" w:customStyle="1" w:styleId="Heading9Char">
    <w:name w:val="Heading 9 Char"/>
    <w:basedOn w:val="DefaultParagraphFont"/>
    <w:link w:val="Heading9"/>
    <w:uiPriority w:val="99"/>
    <w:locked/>
    <w:rsid w:val="003C2DE9"/>
    <w:rPr>
      <w:rFonts w:ascii="Tahoma" w:eastAsia="MS Mincho" w:hAnsi="Tahoma" w:cs="Tahoma"/>
      <w:sz w:val="19"/>
      <w:szCs w:val="19"/>
      <w:lang w:eastAsia="en-US"/>
    </w:rPr>
  </w:style>
  <w:style w:type="paragraph" w:customStyle="1" w:styleId="Body1">
    <w:name w:val="Body 1"/>
    <w:basedOn w:val="Normal"/>
    <w:uiPriority w:val="99"/>
    <w:rsid w:val="003C2DE9"/>
    <w:pPr>
      <w:ind w:left="357"/>
    </w:p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uiPriority w:val="99"/>
    <w:rsid w:val="003C2DE9"/>
    <w:pPr>
      <w:numPr>
        <w:numId w:val="3"/>
      </w:numPr>
    </w:p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style>
  <w:style w:type="character" w:customStyle="1" w:styleId="Heading1WarrantyCharChar">
    <w:name w:val="Heading 1 Warranty Char Char"/>
    <w:basedOn w:val="DefaultParagraphFont"/>
    <w:link w:val="Heading1Warranty"/>
    <w:uiPriority w:val="99"/>
    <w:locked/>
    <w:rsid w:val="003C2DE9"/>
    <w:rPr>
      <w:rFonts w:ascii="Tahoma" w:eastAsia="MS Mincho" w:hAnsi="Tahoma" w:cs="Tahoma"/>
      <w:sz w:val="19"/>
      <w:szCs w:val="19"/>
      <w:lang w:eastAsia="en-US"/>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15"/>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basedOn w:val="DefaultParagraphFont"/>
    <w:uiPriority w:val="99"/>
    <w:rsid w:val="003C2DE9"/>
    <w:rPr>
      <w:rFonts w:cs="Times New Roman"/>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style>
  <w:style w:type="character" w:customStyle="1" w:styleId="Heading2FrenchWarrantyChar">
    <w:name w:val="Heading 2 French Warranty Char"/>
    <w:basedOn w:val="DefaultParagraphFont"/>
    <w:link w:val="Heading2FrenchWarranty"/>
    <w:uiPriority w:val="99"/>
    <w:locked/>
    <w:rsid w:val="003C2DE9"/>
    <w:rPr>
      <w:rFonts w:ascii="Tahoma" w:eastAsia="MS Mincho" w:hAnsi="Tahoma" w:cs="Tahoma"/>
      <w:sz w:val="19"/>
      <w:szCs w:val="19"/>
      <w:lang w:eastAsia="en-US"/>
    </w:rPr>
  </w:style>
  <w:style w:type="paragraph" w:styleId="FootnoteText">
    <w:name w:val="footnote text"/>
    <w:basedOn w:val="Normal"/>
    <w:link w:val="FootnoteTextChar"/>
    <w:uiPriority w:val="99"/>
    <w:rsid w:val="003C2DE9"/>
  </w:style>
  <w:style w:type="character" w:customStyle="1" w:styleId="FootnoteTextChar">
    <w:name w:val="Footnote Text Char"/>
    <w:basedOn w:val="DefaultParagraphFont"/>
    <w:link w:val="FootnoteText"/>
    <w:uiPriority w:val="99"/>
    <w:locked/>
    <w:rsid w:val="003C2DE9"/>
    <w:rPr>
      <w:rFonts w:ascii="Tahoma" w:eastAsia="MS Mincho" w:hAnsi="Tahoma" w:cs="Tahoma"/>
      <w:sz w:val="19"/>
      <w:szCs w:val="19"/>
      <w:lang w:eastAsia="en-US"/>
    </w:rPr>
  </w:style>
  <w:style w:type="character" w:styleId="FootnoteReference">
    <w:name w:val="footnote reference"/>
    <w:basedOn w:val="DefaultParagraphFont"/>
    <w:uiPriority w:val="99"/>
    <w:rsid w:val="003C2DE9"/>
    <w:rPr>
      <w:rFonts w:cs="Times New Roman"/>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pPr>
      <w:spacing w:after="0" w:line="240" w:lineRule="auto"/>
    </w:pPr>
    <w:rPr>
      <w:rFonts w:ascii="Tahoma" w:eastAsia="MS Mincho" w:hAnsi="Tahoma" w:cs="Tahoma"/>
      <w:b/>
      <w:bCs/>
      <w:sz w:val="19"/>
      <w:szCs w:val="19"/>
    </w:rPr>
  </w:style>
  <w:style w:type="paragraph" w:styleId="EndnoteText">
    <w:name w:val="endnote text"/>
    <w:basedOn w:val="Normal"/>
    <w:link w:val="EndnoteTextChar"/>
    <w:uiPriority w:val="99"/>
    <w:semiHidden/>
    <w:rsid w:val="0053246E"/>
    <w:rPr>
      <w:sz w:val="20"/>
      <w:szCs w:val="20"/>
    </w:rPr>
  </w:style>
  <w:style w:type="character" w:customStyle="1" w:styleId="EndnoteTextChar">
    <w:name w:val="Endnote Text Char"/>
    <w:basedOn w:val="DefaultParagraphFont"/>
    <w:link w:val="EndnoteText"/>
    <w:uiPriority w:val="99"/>
    <w:semiHidden/>
    <w:locked/>
    <w:rPr>
      <w:rFonts w:ascii="Tahoma" w:eastAsia="MS Mincho" w:hAnsi="Tahoma" w:cs="Tahoma"/>
      <w:sz w:val="20"/>
      <w:szCs w:val="20"/>
    </w:rPr>
  </w:style>
  <w:style w:type="character" w:styleId="EndnoteReference">
    <w:name w:val="endnote reference"/>
    <w:basedOn w:val="DefaultParagraphFont"/>
    <w:uiPriority w:val="99"/>
    <w:semiHidden/>
    <w:rsid w:val="0053246E"/>
    <w:rPr>
      <w:rFonts w:cs="Times New Roman"/>
      <w:vertAlign w:val="superscript"/>
    </w:rPr>
  </w:style>
  <w:style w:type="paragraph" w:styleId="CommentText">
    <w:name w:val="annotation text"/>
    <w:basedOn w:val="Normal"/>
    <w:link w:val="CommentTextChar"/>
    <w:uiPriority w:val="99"/>
    <w:semiHidden/>
    <w:rsid w:val="0053246E"/>
    <w:rPr>
      <w:sz w:val="20"/>
      <w:szCs w:val="20"/>
    </w:rPr>
  </w:style>
  <w:style w:type="character" w:customStyle="1" w:styleId="CommentTextChar">
    <w:name w:val="Comment Text Char"/>
    <w:basedOn w:val="DefaultParagraphFont"/>
    <w:link w:val="CommentText"/>
    <w:uiPriority w:val="99"/>
    <w:semiHidden/>
    <w:locked/>
    <w:rPr>
      <w:rFonts w:ascii="Tahoma" w:eastAsia="MS Mincho" w:hAnsi="Tahoma" w:cs="Tahoma"/>
      <w:sz w:val="20"/>
      <w:szCs w:val="20"/>
    </w:rPr>
  </w:style>
  <w:style w:type="character" w:styleId="CommentReference">
    <w:name w:val="annotation reference"/>
    <w:basedOn w:val="DefaultParagraphFont"/>
    <w:uiPriority w:val="99"/>
    <w:semiHidden/>
    <w:rsid w:val="0053246E"/>
    <w:rPr>
      <w:rFonts w:cs="Times New Roman"/>
      <w:sz w:val="16"/>
      <w:szCs w:val="16"/>
    </w:rPr>
  </w:style>
  <w:style w:type="paragraph" w:customStyle="1" w:styleId="Footnote">
    <w:name w:val="Footnote"/>
    <w:basedOn w:val="Normal"/>
    <w:uiPriority w:val="99"/>
    <w:rsid w:val="00EF0A31"/>
    <w:pPr>
      <w:spacing w:after="0"/>
    </w:pPr>
    <w:rPr>
      <w:b/>
      <w:bCs/>
      <w:sz w:val="16"/>
      <w:szCs w:val="16"/>
    </w:rPr>
  </w:style>
  <w:style w:type="character" w:customStyle="1" w:styleId="LicenseNumberCharChar">
    <w:name w:val="License Number Char Char"/>
    <w:basedOn w:val="DefaultParagraphFont"/>
    <w:link w:val="LicenseNumberChar"/>
    <w:uiPriority w:val="99"/>
    <w:locked/>
    <w:rsid w:val="00EF0A31"/>
    <w:rPr>
      <w:rFonts w:ascii="Tahoma" w:hAnsi="Tahoma"/>
      <w:b/>
      <w:bCs/>
      <w:sz w:val="28"/>
      <w:szCs w:val="28"/>
    </w:rPr>
  </w:style>
  <w:style w:type="paragraph" w:customStyle="1" w:styleId="LicenseNumberChar">
    <w:name w:val="License Number Char"/>
    <w:basedOn w:val="Normal"/>
    <w:link w:val="LicenseNumberCharChar"/>
    <w:uiPriority w:val="99"/>
    <w:rsid w:val="00EF0A31"/>
    <w:pPr>
      <w:spacing w:before="0" w:after="0"/>
    </w:pPr>
    <w:rPr>
      <w:rFonts w:eastAsia="SimSun" w:cs="Times New Roman"/>
      <w:b/>
      <w:bCs/>
      <w:sz w:val="28"/>
      <w:szCs w:val="28"/>
    </w:rPr>
  </w:style>
  <w:style w:type="paragraph" w:customStyle="1" w:styleId="LicenseNumSuper">
    <w:name w:val="License Num Super"/>
    <w:basedOn w:val="Normal"/>
    <w:link w:val="LicenseNumSuperChar"/>
    <w:uiPriority w:val="99"/>
    <w:rsid w:val="00EF0A31"/>
    <w:pPr>
      <w:spacing w:after="0"/>
    </w:pPr>
    <w:rPr>
      <w:sz w:val="18"/>
      <w:szCs w:val="18"/>
    </w:rPr>
  </w:style>
  <w:style w:type="character" w:customStyle="1" w:styleId="LicenseNumSuperChar">
    <w:name w:val="License Num Super Char"/>
    <w:basedOn w:val="LicenseNumberCharChar"/>
    <w:link w:val="LicenseNumSuper"/>
    <w:uiPriority w:val="99"/>
    <w:locked/>
    <w:rsid w:val="00EF0A31"/>
    <w:rPr>
      <w:rFonts w:eastAsia="MS Mincho" w:cs="Tahoma"/>
      <w:sz w:val="18"/>
      <w:szCs w:val="18"/>
    </w:rPr>
  </w:style>
  <w:style w:type="paragraph" w:styleId="Header">
    <w:name w:val="header"/>
    <w:basedOn w:val="Normal"/>
    <w:link w:val="HeaderChar"/>
    <w:uiPriority w:val="99"/>
    <w:semiHidden/>
    <w:unhideWhenUsed/>
    <w:rsid w:val="00EF0A31"/>
    <w:pPr>
      <w:tabs>
        <w:tab w:val="center" w:pos="4680"/>
        <w:tab w:val="right" w:pos="9360"/>
      </w:tabs>
    </w:pPr>
  </w:style>
  <w:style w:type="character" w:customStyle="1" w:styleId="HeaderChar">
    <w:name w:val="Header Char"/>
    <w:basedOn w:val="DefaultParagraphFont"/>
    <w:link w:val="Header"/>
    <w:uiPriority w:val="99"/>
    <w:semiHidden/>
    <w:rsid w:val="00EF0A31"/>
    <w:rPr>
      <w:rFonts w:ascii="Tahoma" w:eastAsia="MS Mincho" w:hAnsi="Tahoma" w:cs="Tahoma"/>
      <w:sz w:val="19"/>
      <w:szCs w:val="19"/>
    </w:rPr>
  </w:style>
  <w:style w:type="paragraph" w:styleId="Footer">
    <w:name w:val="footer"/>
    <w:basedOn w:val="Normal"/>
    <w:link w:val="FooterChar"/>
    <w:uiPriority w:val="99"/>
    <w:unhideWhenUsed/>
    <w:rsid w:val="00EF0A31"/>
    <w:pPr>
      <w:tabs>
        <w:tab w:val="center" w:pos="4680"/>
        <w:tab w:val="right" w:pos="9360"/>
      </w:tabs>
    </w:pPr>
  </w:style>
  <w:style w:type="character" w:customStyle="1" w:styleId="FooterChar">
    <w:name w:val="Footer Char"/>
    <w:basedOn w:val="DefaultParagraphFont"/>
    <w:link w:val="Footer"/>
    <w:uiPriority w:val="99"/>
    <w:rsid w:val="00EF0A31"/>
    <w:rPr>
      <w:rFonts w:ascii="Tahoma" w:eastAsia="MS Mincho" w:hAnsi="Tahoma" w:cs="Tahoma"/>
      <w:sz w:val="19"/>
      <w:szCs w:val="19"/>
    </w:rPr>
  </w:style>
  <w:style w:type="character" w:styleId="PageNumber">
    <w:name w:val="page number"/>
    <w:basedOn w:val="DefaultParagraphFont"/>
    <w:uiPriority w:val="99"/>
    <w:rsid w:val="00EF0A31"/>
    <w:rPr>
      <w:rFonts w:cs="Times New Roman"/>
    </w:rPr>
  </w:style>
  <w:style w:type="paragraph" w:styleId="BalloonText">
    <w:name w:val="Balloon Text"/>
    <w:basedOn w:val="Normal"/>
    <w:link w:val="BalloonTextChar"/>
    <w:uiPriority w:val="99"/>
    <w:semiHidden/>
    <w:unhideWhenUsed/>
    <w:rsid w:val="007C5102"/>
    <w:pPr>
      <w:spacing w:before="0" w:after="0"/>
    </w:pPr>
    <w:rPr>
      <w:sz w:val="16"/>
      <w:szCs w:val="16"/>
    </w:rPr>
  </w:style>
  <w:style w:type="character" w:customStyle="1" w:styleId="BalloonTextChar">
    <w:name w:val="Balloon Text Char"/>
    <w:basedOn w:val="DefaultParagraphFont"/>
    <w:link w:val="BalloonText"/>
    <w:uiPriority w:val="99"/>
    <w:semiHidden/>
    <w:rsid w:val="007C5102"/>
    <w:rPr>
      <w:rFonts w:ascii="Tahoma" w:eastAsia="MS Mincho"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2.xml"/><Relationship Id="rId5" Type="http://schemas.openxmlformats.org/officeDocument/2006/relationships/footnotes" Target="footnotes.xml"/><Relationship Id="rId10" Type="http://schemas.openxmlformats.org/officeDocument/2006/relationships/customXml" Target="../customXml/item1.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lcashare1\eulamaster\EULA.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862B38DECB7A4690C479C2563D7F30" ma:contentTypeVersion="0" ma:contentTypeDescription="Create a new document." ma:contentTypeScope="" ma:versionID="8e263afd2e1f0085a8e992ede1d45407">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Props1.xml><?xml version="1.0" encoding="utf-8"?>
<ds:datastoreItem xmlns:ds="http://schemas.openxmlformats.org/officeDocument/2006/customXml" ds:itemID="{B4D096E4-869E-4B3F-A47E-280D1990DFE4}"/>
</file>

<file path=customXml/itemProps2.xml><?xml version="1.0" encoding="utf-8"?>
<ds:datastoreItem xmlns:ds="http://schemas.openxmlformats.org/officeDocument/2006/customXml" ds:itemID="{F94AC9AB-B30B-4AC2-9773-03D7F31A7184}"/>
</file>

<file path=customXml/itemProps3.xml><?xml version="1.0" encoding="utf-8"?>
<ds:datastoreItem xmlns:ds="http://schemas.openxmlformats.org/officeDocument/2006/customXml" ds:itemID="{D72F404F-50FE-43F8-984C-C0F1E626010E}"/>
</file>

<file path=docProps/app.xml><?xml version="1.0" encoding="utf-8"?>
<Properties xmlns="http://schemas.openxmlformats.org/officeDocument/2006/extended-properties" xmlns:vt="http://schemas.openxmlformats.org/officeDocument/2006/docPropsVTypes">
  <Template>EULA.dot</Template>
  <TotalTime>0</TotalTime>
  <Pages>4</Pages>
  <Words>1768</Words>
  <Characters>10078</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Company>
  <LinksUpToDate>false</LinksUpToDate>
  <CharactersWithSpaces>11823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creator>Justin Moen (LCA)</dc:creator>
  <cp:lastModifiedBy>sanders</cp:lastModifiedBy>
  <cp:revision>2</cp:revision>
  <dcterms:created xsi:type="dcterms:W3CDTF">2008-01-09T01:39:00Z</dcterms:created>
  <dcterms:modified xsi:type="dcterms:W3CDTF">2008-01-09T01:39:00Z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19044</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REDMOND\tawnyam</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564</vt:i4>
  </property>
  <property fmtid="{D5CDD505-2E9C-101B-9397-08002B2CF9AE}" pid="11" name="db_master_name">
    <vt:lpwstr>List of Retail Software License Terms Languages</vt:lpwstr>
  </property>
  <property fmtid="{D5CDD505-2E9C-101B-9397-08002B2CF9AE}" pid="12" name="db_master_description">
    <vt:lpwstr>_x000d_</vt:lpwstr>
  </property>
  <property fmtid="{D5CDD505-2E9C-101B-9397-08002B2CF9AE}" pid="13" name="db_output_filter_reference">
    <vt:lpwstr/>
  </property>
  <property fmtid="{D5CDD505-2E9C-101B-9397-08002B2CF9AE}" pid="14" name="db_base_url">
    <vt:lpwstr>http://usetermassembly/dealbuilder_live/DealBuilderNET/dealbuilder.aspx</vt:lpwstr>
  </property>
  <property fmtid="{D5CDD505-2E9C-101B-9397-08002B2CF9AE}" pid="15" name="AdditionalFunctionality">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false</vt:bool>
  </property>
  <property fmtid="{D5CDD505-2E9C-101B-9397-08002B2CF9AE}" pid="22" name="InternetBasedServices">
    <vt:bool>true</vt:bool>
  </property>
  <property fmtid="{D5CDD505-2E9C-101B-9397-08002B2CF9AE}" pid="23" name="InternetBasedServicesInteractive">
    <vt:bool>true</vt:bool>
  </property>
  <property fmtid="{D5CDD505-2E9C-101B-9397-08002B2CF9AE}" pid="24" name="InternetBasedServicesTerms">
    <vt:bool>false</vt:bool>
  </property>
  <property fmtid="{D5CDD505-2E9C-101B-9397-08002B2CF9AE}" pid="25" name="Language">
    <vt:lpwstr>English</vt:lpwstr>
  </property>
  <property fmtid="{D5CDD505-2E9C-101B-9397-08002B2CF9AE}" pid="26" name="LicenseModel">
    <vt:lpwstr>Servers - Specialty Servers</vt:lpwstr>
  </property>
  <property fmtid="{D5CDD505-2E9C-101B-9397-08002B2CF9AE}" pid="27" name="MPEG">
    <vt:bool>false</vt:bool>
  </property>
  <property fmtid="{D5CDD505-2E9C-101B-9397-08002B2CF9AE}" pid="28" name="MandatoryActivation">
    <vt:bool>false</vt:bool>
  </property>
  <property fmtid="{D5CDD505-2E9C-101B-9397-08002B2CF9AE}" pid="29" name="MarkedSoftware">
    <vt:lpwstr>None</vt:lpwstr>
  </property>
  <property fmtid="{D5CDD505-2E9C-101B-9397-08002B2CF9AE}" pid="30" name="Multiplexing">
    <vt:bool>true</vt:bool>
  </property>
  <property fmtid="{D5CDD505-2E9C-101B-9397-08002B2CF9AE}" pid="31" name="OtherAddSW">
    <vt:bool>true</vt:bool>
  </property>
  <property fmtid="{D5CDD505-2E9C-101B-9397-08002B2CF9AE}" pid="32" name="OtherAddSWName">
    <vt:lpwstr>Windows SharePoint Services 3.0 with SP1</vt:lpwstr>
  </property>
  <property fmtid="{D5CDD505-2E9C-101B-9397-08002B2CF9AE}" pid="33" name="OtherMicrosoftPrograms">
    <vt:bool>true</vt:bool>
  </property>
  <property fmtid="{D5CDD505-2E9C-101B-9397-08002B2CF9AE}" pid="34" name="OtherMicrosoftProgramsTerms">
    <vt:lpwstr>The separate license terms associated with the other Microsoft programs</vt:lpwstr>
  </property>
  <property fmtid="{D5CDD505-2E9C-101B-9397-08002B2CF9AE}" pid="35" name="PrereleaseCode">
    <vt:bool>false</vt:bool>
  </property>
  <property fmtid="{D5CDD505-2E9C-101B-9397-08002B2CF9AE}" pid="36" name="ProductEditions?">
    <vt:bool>false</vt:bool>
  </property>
  <property fmtid="{D5CDD505-2E9C-101B-9397-08002B2CF9AE}" pid="37" name="ProductName">
    <vt:lpwstr>Search Server 2008 and Microsoft Search Server 2008  </vt:lpwstr>
  </property>
  <property fmtid="{D5CDD505-2E9C-101B-9397-08002B2CF9AE}" pid="38" name="ProductVersion">
    <vt:lpwstr>Express</vt:lpwstr>
  </property>
  <property fmtid="{D5CDD505-2E9C-101B-9397-08002B2CF9AE}" pid="39" name="ProofofLicense">
    <vt:bool>false</vt:bool>
  </property>
  <property fmtid="{D5CDD505-2E9C-101B-9397-08002B2CF9AE}" pid="40" name="PublishDate">
    <vt:lpwstr>2008/03/03</vt:lpwstr>
  </property>
  <property fmtid="{D5CDD505-2E9C-101B-9397-08002B2CF9AE}" pid="41" name="RetirementDate">
    <vt:lpwstr>2018/03/01</vt:lpwstr>
  </property>
  <property fmtid="{D5CDD505-2E9C-101B-9397-08002B2CF9AE}" pid="42" name="ServerCAL">
    <vt:lpwstr>None of the above</vt:lpwstr>
  </property>
  <property fmtid="{D5CDD505-2E9C-101B-9397-08002B2CF9AE}" pid="43" name="SingleUse">
    <vt:bool>true</vt:bool>
  </property>
  <property fmtid="{D5CDD505-2E9C-101B-9397-08002B2CF9AE}" pid="44" name="SoftwareType">
    <vt:lpwstr>NA</vt:lpwstr>
  </property>
  <property fmtid="{D5CDD505-2E9C-101B-9397-08002B2CF9AE}" pid="45" name="SpecSvr">
    <vt:lpwstr>None of the above</vt:lpwstr>
  </property>
  <property fmtid="{D5CDD505-2E9C-101B-9397-08002B2CF9AE}" pid="46" name="ThirdPartyPrograms">
    <vt:bool>false</vt:bool>
  </property>
  <property fmtid="{D5CDD505-2E9C-101B-9397-08002B2CF9AE}" pid="47" name="Transfer">
    <vt:lpwstr>No transfer permitted</vt:lpwstr>
  </property>
  <property fmtid="{D5CDD505-2E9C-101B-9397-08002B2CF9AE}" pid="48" name="Virtualization">
    <vt:bool>true</vt:bool>
  </property>
  <property fmtid="{D5CDD505-2E9C-101B-9397-08002B2CF9AE}" pid="49" name="VolumeLicensingSoftware">
    <vt:bool>false</vt:bool>
  </property>
</Properties>
</file>